
<file path=[Content_Types].xml><?xml version="1.0" encoding="utf-8"?>
<Types xmlns="http://schemas.openxmlformats.org/package/2006/content-types">
  <Default Extension="xml" ContentType="application/xml"/>
  <Default Extension="vsdx" ContentType="application/vnd.ms-visio.drawing"/>
  <Default Extension="doc" ContentType="application/msword"/>
  <Default Extension="jpeg" ContentType="image/jpeg"/>
  <Default Extension="wmf" ContentType="image/x-wmf"/>
  <Default Extension="emf" ContentType="image/x-emf"/>
  <Default Extension="rels" ContentType="application/vnd.openxmlformats-package.relationships+xml"/>
  <Default Extension="vsd" ContentType="application/vnd.visio"/>
  <Default Extension="docx" ContentType="application/vnd.openxmlformats-officedocument.wordprocessingml.document"/>
  <Default Extension="bin" ContentType="application/vnd.ms-word.attachedToolbars"/>
  <Default Extension="png" ContentType="image/p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Microsoft_Equation4.bin" ContentType="application/vnd.openxmlformats-officedocument.oleObject"/>
  <Override PartName="/word/embeddings/Microsoft_Equation5.bin" ContentType="application/vnd.openxmlformats-officedocument.oleObject"/>
  <Override PartName="/word/embeddings/Microsoft_Equation6.bin" ContentType="application/vnd.openxmlformats-officedocument.oleObject"/>
  <Override PartName="/word/embeddings/Microsoft_Equation7.bin" ContentType="application/vnd.openxmlformats-officedocument.oleObject"/>
  <Override PartName="/word/embeddings/Microsoft_Equation8.bin" ContentType="application/vnd.openxmlformats-officedocument.oleObject"/>
  <Override PartName="/word/embeddings/Microsoft_Equation9.bin" ContentType="application/vnd.openxmlformats-officedocument.oleObject"/>
  <Override PartName="/word/embeddings/Microsoft_Equation10.bin" ContentType="application/vnd.openxmlformats-officedocument.oleObject"/>
  <Override PartName="/word/embeddings/Microsoft_Equation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2A3170F" w14:textId="3B6BAAC2" w:rsidR="00E8629F" w:rsidRPr="00235394" w:rsidRDefault="008032C2">
      <w:pPr>
        <w:pStyle w:val="ZA"/>
        <w:framePr w:wrap="notBeside"/>
      </w:pPr>
      <w:bookmarkStart w:id="0" w:name="page1"/>
      <w:r>
        <w:rPr>
          <w:sz w:val="64"/>
        </w:rPr>
        <w:t>3GPP TR 36</w:t>
      </w:r>
      <w:r w:rsidR="00E8629F" w:rsidRPr="00235394">
        <w:rPr>
          <w:sz w:val="64"/>
        </w:rPr>
        <w:t>.</w:t>
      </w:r>
      <w:r>
        <w:rPr>
          <w:sz w:val="64"/>
        </w:rPr>
        <w:t>881</w:t>
      </w:r>
      <w:r w:rsidR="00E8629F" w:rsidRPr="00235394">
        <w:rPr>
          <w:sz w:val="64"/>
        </w:rPr>
        <w:t xml:space="preserve"> </w:t>
      </w:r>
      <w:r w:rsidR="003C3076" w:rsidRPr="00ED217A">
        <w:t>V0.</w:t>
      </w:r>
      <w:r w:rsidR="00214093">
        <w:t>3</w:t>
      </w:r>
      <w:r w:rsidR="003C3076" w:rsidRPr="00ED217A">
        <w:t>.</w:t>
      </w:r>
      <w:r w:rsidR="00214093">
        <w:t>0</w:t>
      </w:r>
      <w:r w:rsidR="00E8629F" w:rsidRPr="00235394">
        <w:t xml:space="preserve"> </w:t>
      </w:r>
      <w:r w:rsidR="00E8629F" w:rsidRPr="00235394">
        <w:rPr>
          <w:sz w:val="32"/>
        </w:rPr>
        <w:t>(</w:t>
      </w:r>
      <w:r>
        <w:rPr>
          <w:sz w:val="32"/>
        </w:rPr>
        <w:t>2015</w:t>
      </w:r>
      <w:r w:rsidR="00E8629F" w:rsidRPr="00235394">
        <w:rPr>
          <w:sz w:val="32"/>
        </w:rPr>
        <w:t>-</w:t>
      </w:r>
      <w:r>
        <w:rPr>
          <w:sz w:val="32"/>
        </w:rPr>
        <w:t>0</w:t>
      </w:r>
      <w:r w:rsidR="005900F7">
        <w:rPr>
          <w:sz w:val="32"/>
        </w:rPr>
        <w:t>9</w:t>
      </w:r>
      <w:r w:rsidR="00E8629F" w:rsidRPr="00235394">
        <w:rPr>
          <w:sz w:val="32"/>
        </w:rPr>
        <w:t>)</w:t>
      </w:r>
    </w:p>
    <w:p w14:paraId="45B843A9" w14:textId="77777777" w:rsidR="00E8629F" w:rsidRPr="00235394" w:rsidRDefault="00E8629F">
      <w:pPr>
        <w:pStyle w:val="ZB"/>
        <w:framePr w:wrap="notBeside"/>
      </w:pPr>
      <w:r w:rsidRPr="00235394">
        <w:t>Technical Report</w:t>
      </w:r>
    </w:p>
    <w:p w14:paraId="4908807D" w14:textId="77777777" w:rsidR="00E8629F" w:rsidRPr="00235394" w:rsidRDefault="00E8629F">
      <w:pPr>
        <w:pStyle w:val="ZT"/>
        <w:framePr w:wrap="notBeside"/>
      </w:pPr>
      <w:r w:rsidRPr="00235394">
        <w:t>3rd Generation Partnership Project;</w:t>
      </w:r>
    </w:p>
    <w:p w14:paraId="663620F0" w14:textId="77777777" w:rsidR="00E8629F" w:rsidRPr="00235394" w:rsidRDefault="00E8629F">
      <w:pPr>
        <w:pStyle w:val="ZT"/>
        <w:framePr w:wrap="notBeside"/>
      </w:pPr>
      <w:r w:rsidRPr="00235394">
        <w:t xml:space="preserve">Technical Specification Group </w:t>
      </w:r>
      <w:r w:rsidR="008032C2" w:rsidRPr="008032C2">
        <w:t>Radio Access Network</w:t>
      </w:r>
      <w:r w:rsidRPr="00235394">
        <w:t>;</w:t>
      </w:r>
    </w:p>
    <w:p w14:paraId="459A75BF" w14:textId="77777777" w:rsidR="00E8629F" w:rsidRPr="00235394" w:rsidRDefault="008032C2">
      <w:pPr>
        <w:pStyle w:val="ZT"/>
        <w:framePr w:wrap="notBeside"/>
      </w:pPr>
      <w:r w:rsidRPr="008032C2">
        <w:t>Evolved Universal Terrestrial Radio Access (E-UTRA)</w:t>
      </w:r>
      <w:proofErr w:type="gramStart"/>
      <w:r w:rsidR="00E8629F" w:rsidRPr="00235394">
        <w:t>;</w:t>
      </w:r>
      <w:proofErr w:type="gramEnd"/>
    </w:p>
    <w:p w14:paraId="51A40311" w14:textId="77777777" w:rsidR="008032C2" w:rsidRDefault="008032C2">
      <w:pPr>
        <w:pStyle w:val="ZT"/>
        <w:framePr w:wrap="notBeside"/>
      </w:pPr>
      <w:r w:rsidRPr="008032C2">
        <w:rPr>
          <w:lang w:val="en-US"/>
        </w:rPr>
        <w:t>Study on latency reduction techniques for LTE</w:t>
      </w:r>
      <w:r w:rsidRPr="008032C2">
        <w:t xml:space="preserve"> </w:t>
      </w:r>
    </w:p>
    <w:p w14:paraId="1C16857C" w14:textId="77777777" w:rsidR="00E8629F" w:rsidRPr="00235394" w:rsidRDefault="00E8629F">
      <w:pPr>
        <w:pStyle w:val="ZT"/>
        <w:framePr w:wrap="notBeside"/>
        <w:rPr>
          <w:i/>
          <w:sz w:val="28"/>
        </w:rPr>
      </w:pPr>
      <w:r w:rsidRPr="00235394">
        <w:t>(</w:t>
      </w:r>
      <w:r w:rsidRPr="00235394">
        <w:rPr>
          <w:rStyle w:val="ZGSM"/>
        </w:rPr>
        <w:t xml:space="preserve">Release </w:t>
      </w:r>
      <w:r w:rsidR="00212373">
        <w:rPr>
          <w:rStyle w:val="ZGSM"/>
        </w:rPr>
        <w:t>1</w:t>
      </w:r>
      <w:r w:rsidR="008032C2">
        <w:rPr>
          <w:rStyle w:val="ZGSM"/>
        </w:rPr>
        <w:t>3</w:t>
      </w:r>
      <w:r w:rsidRPr="00235394">
        <w:t>)</w:t>
      </w:r>
    </w:p>
    <w:p w14:paraId="270BA583" w14:textId="77777777" w:rsidR="00E8629F" w:rsidRPr="00235394" w:rsidRDefault="00E8629F">
      <w:pPr>
        <w:pStyle w:val="ZU"/>
        <w:framePr w:h="4929" w:hRule="exact" w:wrap="notBeside"/>
        <w:tabs>
          <w:tab w:val="right" w:pos="10206"/>
        </w:tabs>
        <w:jc w:val="left"/>
        <w:rPr>
          <w:color w:val="0000FF"/>
        </w:rPr>
      </w:pPr>
      <w:r w:rsidRPr="00235394">
        <w:rPr>
          <w:color w:val="0000FF"/>
        </w:rPr>
        <w:tab/>
      </w:r>
    </w:p>
    <w:p w14:paraId="04D966AA" w14:textId="77777777" w:rsidR="00E8629F" w:rsidRPr="008032C2" w:rsidRDefault="00E8629F">
      <w:pPr>
        <w:pStyle w:val="ZU"/>
        <w:framePr w:h="4929" w:hRule="exact" w:wrap="notBeside"/>
        <w:tabs>
          <w:tab w:val="right" w:pos="10206"/>
        </w:tabs>
        <w:jc w:val="left"/>
        <w:rPr>
          <w:color w:val="0000FF"/>
        </w:rPr>
      </w:pPr>
      <w:r w:rsidRPr="00235394">
        <w:rPr>
          <w:color w:val="0000FF"/>
        </w:rPr>
        <w:tab/>
      </w:r>
      <w:r w:rsidRPr="00235394">
        <w:rPr>
          <w:color w:val="0000FF"/>
        </w:rPr>
        <w:tab/>
      </w:r>
    </w:p>
    <w:p w14:paraId="23443398" w14:textId="77777777" w:rsidR="00983910" w:rsidRPr="00235394" w:rsidRDefault="00427DE3" w:rsidP="00983910">
      <w:pPr>
        <w:pStyle w:val="ZU"/>
        <w:framePr w:h="4929" w:hRule="exact" w:wrap="notBeside"/>
        <w:tabs>
          <w:tab w:val="right" w:pos="10206"/>
        </w:tabs>
        <w:jc w:val="left"/>
      </w:pPr>
      <w:r>
        <w:rPr>
          <w:lang w:val="en-US"/>
        </w:rPr>
        <w:drawing>
          <wp:inline distT="0" distB="0" distL="0" distR="0" wp14:anchorId="26E83AE1" wp14:editId="36278203">
            <wp:extent cx="1195070" cy="1059180"/>
            <wp:effectExtent l="0" t="0" r="0" b="7620"/>
            <wp:docPr id="1" name="Picture 1" descr="LTE Advanced-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 Advanced-Logo"/>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95070" cy="1059180"/>
                    </a:xfrm>
                    <a:prstGeom prst="rect">
                      <a:avLst/>
                    </a:prstGeom>
                    <a:noFill/>
                    <a:ln>
                      <a:noFill/>
                    </a:ln>
                  </pic:spPr>
                </pic:pic>
              </a:graphicData>
            </a:graphic>
          </wp:inline>
        </w:drawing>
      </w:r>
      <w:r w:rsidR="00983910" w:rsidRPr="00235394">
        <w:rPr>
          <w:color w:val="0000FF"/>
        </w:rPr>
        <w:tab/>
      </w:r>
      <w:r>
        <w:rPr>
          <w:lang w:val="en-US"/>
        </w:rPr>
        <w:drawing>
          <wp:inline distT="0" distB="0" distL="0" distR="0" wp14:anchorId="24B37061" wp14:editId="12EAF110">
            <wp:extent cx="1629410" cy="95059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9410" cy="950595"/>
                    </a:xfrm>
                    <a:prstGeom prst="rect">
                      <a:avLst/>
                    </a:prstGeom>
                    <a:noFill/>
                    <a:ln>
                      <a:noFill/>
                    </a:ln>
                  </pic:spPr>
                </pic:pic>
              </a:graphicData>
            </a:graphic>
          </wp:inline>
        </w:drawing>
      </w:r>
    </w:p>
    <w:p w14:paraId="0A7C0BAA" w14:textId="77777777" w:rsidR="00E8629F" w:rsidRPr="00235394" w:rsidRDefault="00E8629F">
      <w:pPr>
        <w:pStyle w:val="ZU"/>
        <w:framePr w:h="4929" w:hRule="exact" w:wrap="notBeside"/>
        <w:tabs>
          <w:tab w:val="right" w:pos="10206"/>
        </w:tabs>
        <w:jc w:val="left"/>
      </w:pPr>
    </w:p>
    <w:p w14:paraId="53D82A22"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26D54F17" w14:textId="77777777" w:rsidR="00E8629F" w:rsidRPr="00235394" w:rsidRDefault="00E8629F">
      <w:pPr>
        <w:pStyle w:val="ZV"/>
        <w:framePr w:wrap="notBeside"/>
      </w:pPr>
    </w:p>
    <w:p w14:paraId="6047FF0B" w14:textId="77777777" w:rsidR="00E8629F" w:rsidRPr="00235394" w:rsidRDefault="00E8629F"/>
    <w:bookmarkEnd w:id="0"/>
    <w:p w14:paraId="45103318" w14:textId="77777777"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14:paraId="1985015A" w14:textId="77777777" w:rsidR="00E8629F" w:rsidRPr="00235394" w:rsidRDefault="00E8629F">
      <w:bookmarkStart w:id="1" w:name="page2"/>
    </w:p>
    <w:p w14:paraId="1E91A72C"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54C715C7" w14:textId="77777777" w:rsidR="00E8629F" w:rsidRPr="00235394" w:rsidRDefault="00424E04" w:rsidP="00424E04">
      <w:pPr>
        <w:pStyle w:val="FP"/>
        <w:framePr w:wrap="notBeside" w:hAnchor="margin" w:y="1419"/>
        <w:ind w:left="2835" w:right="2835"/>
        <w:jc w:val="center"/>
        <w:rPr>
          <w:rFonts w:ascii="Arial" w:hAnsi="Arial"/>
          <w:sz w:val="18"/>
        </w:rPr>
      </w:pPr>
      <w:r>
        <w:rPr>
          <w:rFonts w:ascii="Arial" w:hAnsi="Arial"/>
          <w:sz w:val="18"/>
        </w:rPr>
        <w:t>LTE, Radio</w:t>
      </w:r>
    </w:p>
    <w:p w14:paraId="749B687A" w14:textId="77777777" w:rsidR="00E8629F" w:rsidRDefault="00E8629F"/>
    <w:p w14:paraId="090413D3" w14:textId="77777777" w:rsidR="00424E04" w:rsidRPr="00235394" w:rsidRDefault="00424E04"/>
    <w:p w14:paraId="7C7930BC"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504F8725"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1600712F" w14:textId="77777777" w:rsidR="00E8629F" w:rsidRPr="00235394" w:rsidRDefault="00E8629F">
      <w:pPr>
        <w:pStyle w:val="FP"/>
        <w:framePr w:wrap="notBeside" w:hAnchor="margin" w:yAlign="center"/>
        <w:ind w:left="2835" w:right="2835"/>
        <w:jc w:val="center"/>
        <w:rPr>
          <w:rFonts w:ascii="Arial" w:hAnsi="Arial"/>
          <w:sz w:val="18"/>
        </w:rPr>
      </w:pPr>
    </w:p>
    <w:p w14:paraId="2A02CA47"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14:paraId="4816D418"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2ED36F71"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006709E9"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0BF3EA8B"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27798122"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7B5BC4C3" w14:textId="77777777" w:rsidR="00E8629F" w:rsidRPr="00235394" w:rsidRDefault="00E8629F"/>
    <w:p w14:paraId="0A98727A"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156C7755"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7D2AB684" w14:textId="77777777" w:rsidR="00E8629F" w:rsidRPr="00235394" w:rsidRDefault="00E8629F">
      <w:pPr>
        <w:pStyle w:val="FP"/>
        <w:framePr w:h="3057" w:hRule="exact" w:wrap="notBeside" w:vAnchor="page" w:hAnchor="margin" w:y="12605"/>
        <w:jc w:val="center"/>
        <w:rPr>
          <w:noProof/>
        </w:rPr>
      </w:pPr>
    </w:p>
    <w:p w14:paraId="6AA8E075"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E55ABC">
        <w:rPr>
          <w:noProof/>
          <w:sz w:val="18"/>
        </w:rPr>
        <w:t>5</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14:paraId="6BB7E81B"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09503A77" w14:textId="77777777" w:rsidR="00983910" w:rsidRPr="00235394" w:rsidRDefault="00983910">
      <w:pPr>
        <w:pStyle w:val="FP"/>
        <w:framePr w:h="3057" w:hRule="exact" w:wrap="notBeside" w:vAnchor="page" w:hAnchor="margin" w:y="12605"/>
        <w:rPr>
          <w:noProof/>
          <w:sz w:val="18"/>
        </w:rPr>
      </w:pPr>
    </w:p>
    <w:p w14:paraId="65DF9502"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4D646D41"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20C0364D"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08EFD9BB" w14:textId="77777777" w:rsidR="00E8629F" w:rsidRPr="00235394" w:rsidRDefault="00E8629F"/>
    <w:bookmarkEnd w:id="1"/>
    <w:p w14:paraId="74807F6C" w14:textId="77777777" w:rsidR="00E8629F" w:rsidRPr="00235394" w:rsidRDefault="00E8629F">
      <w:pPr>
        <w:pStyle w:val="TT"/>
      </w:pPr>
      <w:r w:rsidRPr="00235394">
        <w:br w:type="page"/>
      </w:r>
      <w:r w:rsidRPr="00235394">
        <w:lastRenderedPageBreak/>
        <w:t>Contents</w:t>
      </w:r>
    </w:p>
    <w:p w14:paraId="00A53DB0" w14:textId="77777777" w:rsidR="00A75241" w:rsidRDefault="00767A0A">
      <w:pPr>
        <w:pStyle w:val="TOC1"/>
        <w:rPr>
          <w:rFonts w:asciiTheme="minorHAnsi" w:eastAsiaTheme="minorEastAsia" w:hAnsiTheme="minorHAnsi" w:cstheme="minorBidi"/>
          <w:sz w:val="24"/>
          <w:szCs w:val="24"/>
          <w:lang w:val="en-US" w:eastAsia="ja-JP"/>
        </w:rPr>
      </w:pPr>
      <w:r>
        <w:fldChar w:fldCharType="begin"/>
      </w:r>
      <w:r w:rsidR="00235394">
        <w:instrText xml:space="preserve"> TOC \o "1-9" </w:instrText>
      </w:r>
      <w:r>
        <w:fldChar w:fldCharType="separate"/>
      </w:r>
      <w:r w:rsidR="00A75241">
        <w:t>Foreword</w:t>
      </w:r>
      <w:r w:rsidR="00A75241">
        <w:tab/>
      </w:r>
      <w:r w:rsidR="00A75241">
        <w:fldChar w:fldCharType="begin"/>
      </w:r>
      <w:r w:rsidR="00A75241">
        <w:instrText xml:space="preserve"> PAGEREF _Toc303929505 \h </w:instrText>
      </w:r>
      <w:r w:rsidR="00A75241">
        <w:fldChar w:fldCharType="separate"/>
      </w:r>
      <w:r w:rsidR="00A75241">
        <w:t>4</w:t>
      </w:r>
      <w:r w:rsidR="00A75241">
        <w:fldChar w:fldCharType="end"/>
      </w:r>
    </w:p>
    <w:p w14:paraId="5E3C2855" w14:textId="77777777" w:rsidR="00A75241" w:rsidRDefault="00A75241">
      <w:pPr>
        <w:pStyle w:val="TOC1"/>
        <w:rPr>
          <w:rFonts w:asciiTheme="minorHAnsi" w:eastAsiaTheme="minorEastAsia" w:hAnsiTheme="minorHAnsi" w:cstheme="minorBidi"/>
          <w:sz w:val="24"/>
          <w:szCs w:val="24"/>
          <w:lang w:val="en-US" w:eastAsia="ja-JP"/>
        </w:rPr>
      </w:pPr>
      <w:r>
        <w:t>Introduction</w:t>
      </w:r>
      <w:r>
        <w:tab/>
      </w:r>
      <w:r>
        <w:fldChar w:fldCharType="begin"/>
      </w:r>
      <w:r>
        <w:instrText xml:space="preserve"> PAGEREF _Toc303929506 \h </w:instrText>
      </w:r>
      <w:r>
        <w:fldChar w:fldCharType="separate"/>
      </w:r>
      <w:r>
        <w:t>5</w:t>
      </w:r>
      <w:r>
        <w:fldChar w:fldCharType="end"/>
      </w:r>
    </w:p>
    <w:p w14:paraId="44E422D7" w14:textId="77777777" w:rsidR="00A75241" w:rsidRDefault="00A75241">
      <w:pPr>
        <w:pStyle w:val="TOC1"/>
        <w:tabs>
          <w:tab w:val="left" w:pos="350"/>
        </w:tabs>
        <w:rPr>
          <w:rFonts w:asciiTheme="minorHAnsi" w:eastAsiaTheme="minorEastAsia" w:hAnsiTheme="minorHAnsi" w:cstheme="minorBidi"/>
          <w:sz w:val="24"/>
          <w:szCs w:val="24"/>
          <w:lang w:val="en-US" w:eastAsia="ja-JP"/>
        </w:rPr>
      </w:pPr>
      <w:r>
        <w:t>1</w:t>
      </w:r>
      <w:r>
        <w:rPr>
          <w:rFonts w:asciiTheme="minorHAnsi" w:eastAsiaTheme="minorEastAsia" w:hAnsiTheme="minorHAnsi" w:cstheme="minorBidi"/>
          <w:sz w:val="24"/>
          <w:szCs w:val="24"/>
          <w:lang w:val="en-US" w:eastAsia="ja-JP"/>
        </w:rPr>
        <w:tab/>
      </w:r>
      <w:r>
        <w:t>Scope</w:t>
      </w:r>
      <w:r>
        <w:tab/>
      </w:r>
      <w:r>
        <w:fldChar w:fldCharType="begin"/>
      </w:r>
      <w:r>
        <w:instrText xml:space="preserve"> PAGEREF _Toc303929507 \h </w:instrText>
      </w:r>
      <w:r>
        <w:fldChar w:fldCharType="separate"/>
      </w:r>
      <w:r>
        <w:t>5</w:t>
      </w:r>
      <w:r>
        <w:fldChar w:fldCharType="end"/>
      </w:r>
    </w:p>
    <w:p w14:paraId="7F196EDD" w14:textId="77777777" w:rsidR="00A75241" w:rsidRDefault="00A75241">
      <w:pPr>
        <w:pStyle w:val="TOC1"/>
        <w:tabs>
          <w:tab w:val="left" w:pos="350"/>
        </w:tabs>
        <w:rPr>
          <w:rFonts w:asciiTheme="minorHAnsi" w:eastAsiaTheme="minorEastAsia" w:hAnsiTheme="minorHAnsi" w:cstheme="minorBidi"/>
          <w:sz w:val="24"/>
          <w:szCs w:val="24"/>
          <w:lang w:val="en-US" w:eastAsia="ja-JP"/>
        </w:rPr>
      </w:pPr>
      <w:r>
        <w:t>2</w:t>
      </w:r>
      <w:r>
        <w:rPr>
          <w:rFonts w:asciiTheme="minorHAnsi" w:eastAsiaTheme="minorEastAsia" w:hAnsiTheme="minorHAnsi" w:cstheme="minorBidi"/>
          <w:sz w:val="24"/>
          <w:szCs w:val="24"/>
          <w:lang w:val="en-US" w:eastAsia="ja-JP"/>
        </w:rPr>
        <w:tab/>
      </w:r>
      <w:r>
        <w:t>References</w:t>
      </w:r>
      <w:r>
        <w:tab/>
      </w:r>
      <w:r>
        <w:fldChar w:fldCharType="begin"/>
      </w:r>
      <w:r>
        <w:instrText xml:space="preserve"> PAGEREF _Toc303929508 \h </w:instrText>
      </w:r>
      <w:r>
        <w:fldChar w:fldCharType="separate"/>
      </w:r>
      <w:r>
        <w:t>5</w:t>
      </w:r>
      <w:r>
        <w:fldChar w:fldCharType="end"/>
      </w:r>
    </w:p>
    <w:p w14:paraId="0DBF0F8C" w14:textId="77777777" w:rsidR="00A75241" w:rsidRDefault="00A75241">
      <w:pPr>
        <w:pStyle w:val="TOC1"/>
        <w:tabs>
          <w:tab w:val="left" w:pos="350"/>
        </w:tabs>
        <w:rPr>
          <w:rFonts w:asciiTheme="minorHAnsi" w:eastAsiaTheme="minorEastAsia" w:hAnsiTheme="minorHAnsi" w:cstheme="minorBidi"/>
          <w:sz w:val="24"/>
          <w:szCs w:val="24"/>
          <w:lang w:val="en-US" w:eastAsia="ja-JP"/>
        </w:rPr>
      </w:pPr>
      <w:r>
        <w:t>3</w:t>
      </w:r>
      <w:r>
        <w:rPr>
          <w:rFonts w:asciiTheme="minorHAnsi" w:eastAsiaTheme="minorEastAsia" w:hAnsiTheme="minorHAnsi" w:cstheme="minorBidi"/>
          <w:sz w:val="24"/>
          <w:szCs w:val="24"/>
          <w:lang w:val="en-US" w:eastAsia="ja-JP"/>
        </w:rPr>
        <w:tab/>
      </w:r>
      <w:r>
        <w:t>Definitions, symbols and abbreviations</w:t>
      </w:r>
      <w:r>
        <w:tab/>
      </w:r>
      <w:r>
        <w:fldChar w:fldCharType="begin"/>
      </w:r>
      <w:r>
        <w:instrText xml:space="preserve"> PAGEREF _Toc303929509 \h </w:instrText>
      </w:r>
      <w:r>
        <w:fldChar w:fldCharType="separate"/>
      </w:r>
      <w:r>
        <w:t>5</w:t>
      </w:r>
      <w:r>
        <w:fldChar w:fldCharType="end"/>
      </w:r>
    </w:p>
    <w:p w14:paraId="75C419B1" w14:textId="77777777" w:rsidR="00A75241" w:rsidRDefault="00A75241">
      <w:pPr>
        <w:pStyle w:val="TOC2"/>
        <w:tabs>
          <w:tab w:val="left" w:pos="490"/>
        </w:tabs>
        <w:rPr>
          <w:rFonts w:asciiTheme="minorHAnsi" w:eastAsiaTheme="minorEastAsia" w:hAnsiTheme="minorHAnsi" w:cstheme="minorBidi"/>
          <w:sz w:val="24"/>
          <w:szCs w:val="24"/>
          <w:lang w:val="en-US" w:eastAsia="ja-JP"/>
        </w:rPr>
      </w:pPr>
      <w:r>
        <w:t>3.1</w:t>
      </w:r>
      <w:r>
        <w:rPr>
          <w:rFonts w:asciiTheme="minorHAnsi" w:eastAsiaTheme="minorEastAsia" w:hAnsiTheme="minorHAnsi" w:cstheme="minorBidi"/>
          <w:sz w:val="24"/>
          <w:szCs w:val="24"/>
          <w:lang w:val="en-US" w:eastAsia="ja-JP"/>
        </w:rPr>
        <w:tab/>
      </w:r>
      <w:r>
        <w:t>Definitions</w:t>
      </w:r>
      <w:r>
        <w:tab/>
      </w:r>
      <w:r>
        <w:fldChar w:fldCharType="begin"/>
      </w:r>
      <w:r>
        <w:instrText xml:space="preserve"> PAGEREF _Toc303929510 \h </w:instrText>
      </w:r>
      <w:r>
        <w:fldChar w:fldCharType="separate"/>
      </w:r>
      <w:r>
        <w:t>5</w:t>
      </w:r>
      <w:r>
        <w:fldChar w:fldCharType="end"/>
      </w:r>
    </w:p>
    <w:p w14:paraId="7F1A7F1A" w14:textId="77777777" w:rsidR="00A75241" w:rsidRDefault="00A75241">
      <w:pPr>
        <w:pStyle w:val="TOC2"/>
        <w:tabs>
          <w:tab w:val="left" w:pos="490"/>
        </w:tabs>
        <w:rPr>
          <w:rFonts w:asciiTheme="minorHAnsi" w:eastAsiaTheme="minorEastAsia" w:hAnsiTheme="minorHAnsi" w:cstheme="minorBidi"/>
          <w:sz w:val="24"/>
          <w:szCs w:val="24"/>
          <w:lang w:val="en-US" w:eastAsia="ja-JP"/>
        </w:rPr>
      </w:pPr>
      <w:r>
        <w:t>3.2</w:t>
      </w:r>
      <w:r>
        <w:rPr>
          <w:rFonts w:asciiTheme="minorHAnsi" w:eastAsiaTheme="minorEastAsia" w:hAnsiTheme="minorHAnsi" w:cstheme="minorBidi"/>
          <w:sz w:val="24"/>
          <w:szCs w:val="24"/>
          <w:lang w:val="en-US" w:eastAsia="ja-JP"/>
        </w:rPr>
        <w:tab/>
      </w:r>
      <w:r>
        <w:t>Symbols</w:t>
      </w:r>
      <w:r>
        <w:tab/>
      </w:r>
      <w:r>
        <w:fldChar w:fldCharType="begin"/>
      </w:r>
      <w:r>
        <w:instrText xml:space="preserve"> PAGEREF _Toc303929511 \h </w:instrText>
      </w:r>
      <w:r>
        <w:fldChar w:fldCharType="separate"/>
      </w:r>
      <w:r>
        <w:t>6</w:t>
      </w:r>
      <w:r>
        <w:fldChar w:fldCharType="end"/>
      </w:r>
    </w:p>
    <w:p w14:paraId="368B068D" w14:textId="77777777" w:rsidR="00A75241" w:rsidRDefault="00A75241">
      <w:pPr>
        <w:pStyle w:val="TOC2"/>
        <w:tabs>
          <w:tab w:val="left" w:pos="490"/>
        </w:tabs>
        <w:rPr>
          <w:rFonts w:asciiTheme="minorHAnsi" w:eastAsiaTheme="minorEastAsia" w:hAnsiTheme="minorHAnsi" w:cstheme="minorBidi"/>
          <w:sz w:val="24"/>
          <w:szCs w:val="24"/>
          <w:lang w:val="en-US" w:eastAsia="ja-JP"/>
        </w:rPr>
      </w:pPr>
      <w:r>
        <w:t>3.3</w:t>
      </w:r>
      <w:r>
        <w:rPr>
          <w:rFonts w:asciiTheme="minorHAnsi" w:eastAsiaTheme="minorEastAsia" w:hAnsiTheme="minorHAnsi" w:cstheme="minorBidi"/>
          <w:sz w:val="24"/>
          <w:szCs w:val="24"/>
          <w:lang w:val="en-US" w:eastAsia="ja-JP"/>
        </w:rPr>
        <w:tab/>
      </w:r>
      <w:r>
        <w:t>Abbreviations</w:t>
      </w:r>
      <w:r>
        <w:tab/>
      </w:r>
      <w:r>
        <w:fldChar w:fldCharType="begin"/>
      </w:r>
      <w:r>
        <w:instrText xml:space="preserve"> PAGEREF _Toc303929512 \h </w:instrText>
      </w:r>
      <w:r>
        <w:fldChar w:fldCharType="separate"/>
      </w:r>
      <w:r>
        <w:t>6</w:t>
      </w:r>
      <w:r>
        <w:fldChar w:fldCharType="end"/>
      </w:r>
    </w:p>
    <w:p w14:paraId="0E871DAD" w14:textId="77777777" w:rsidR="00A75241" w:rsidRDefault="00A75241">
      <w:pPr>
        <w:pStyle w:val="TOC1"/>
        <w:tabs>
          <w:tab w:val="left" w:pos="350"/>
        </w:tabs>
        <w:rPr>
          <w:rFonts w:asciiTheme="minorHAnsi" w:eastAsiaTheme="minorEastAsia" w:hAnsiTheme="minorHAnsi" w:cstheme="minorBidi"/>
          <w:sz w:val="24"/>
          <w:szCs w:val="24"/>
          <w:lang w:val="en-US" w:eastAsia="ja-JP"/>
        </w:rPr>
      </w:pPr>
      <w:r>
        <w:t>4</w:t>
      </w:r>
      <w:r>
        <w:rPr>
          <w:rFonts w:asciiTheme="minorHAnsi" w:eastAsiaTheme="minorEastAsia" w:hAnsiTheme="minorHAnsi" w:cstheme="minorBidi"/>
          <w:sz w:val="24"/>
          <w:szCs w:val="24"/>
          <w:lang w:val="en-US" w:eastAsia="ja-JP"/>
        </w:rPr>
        <w:tab/>
      </w:r>
      <w:r>
        <w:t>Study Objectives</w:t>
      </w:r>
      <w:r>
        <w:tab/>
      </w:r>
      <w:r>
        <w:fldChar w:fldCharType="begin"/>
      </w:r>
      <w:r>
        <w:instrText xml:space="preserve"> PAGEREF _Toc303929513 \h </w:instrText>
      </w:r>
      <w:r>
        <w:fldChar w:fldCharType="separate"/>
      </w:r>
      <w:r>
        <w:t>6</w:t>
      </w:r>
      <w:r>
        <w:fldChar w:fldCharType="end"/>
      </w:r>
    </w:p>
    <w:p w14:paraId="708A3024" w14:textId="77777777" w:rsidR="00A75241" w:rsidRDefault="00A75241">
      <w:pPr>
        <w:pStyle w:val="TOC1"/>
        <w:tabs>
          <w:tab w:val="left" w:pos="350"/>
        </w:tabs>
        <w:rPr>
          <w:rFonts w:asciiTheme="minorHAnsi" w:eastAsiaTheme="minorEastAsia" w:hAnsiTheme="minorHAnsi" w:cstheme="minorBidi"/>
          <w:sz w:val="24"/>
          <w:szCs w:val="24"/>
          <w:lang w:val="en-US" w:eastAsia="ja-JP"/>
        </w:rPr>
      </w:pPr>
      <w:r>
        <w:t>5</w:t>
      </w:r>
      <w:r>
        <w:rPr>
          <w:rFonts w:asciiTheme="minorHAnsi" w:eastAsiaTheme="minorEastAsia" w:hAnsiTheme="minorHAnsi" w:cstheme="minorBidi"/>
          <w:sz w:val="24"/>
          <w:szCs w:val="24"/>
          <w:lang w:val="en-US" w:eastAsia="ja-JP"/>
        </w:rPr>
        <w:tab/>
      </w:r>
      <w:r>
        <w:t>Overview of LTE latency</w:t>
      </w:r>
      <w:r>
        <w:tab/>
      </w:r>
      <w:r>
        <w:fldChar w:fldCharType="begin"/>
      </w:r>
      <w:r>
        <w:instrText xml:space="preserve"> PAGEREF _Toc303929514 \h </w:instrText>
      </w:r>
      <w:r>
        <w:fldChar w:fldCharType="separate"/>
      </w:r>
      <w:r>
        <w:t>6</w:t>
      </w:r>
      <w:r>
        <w:fldChar w:fldCharType="end"/>
      </w:r>
    </w:p>
    <w:p w14:paraId="0065BB0F" w14:textId="77777777" w:rsidR="00A75241" w:rsidRDefault="00A75241">
      <w:pPr>
        <w:pStyle w:val="TOC2"/>
        <w:tabs>
          <w:tab w:val="left" w:pos="490"/>
        </w:tabs>
        <w:rPr>
          <w:rFonts w:asciiTheme="minorHAnsi" w:eastAsiaTheme="minorEastAsia" w:hAnsiTheme="minorHAnsi" w:cstheme="minorBidi"/>
          <w:sz w:val="24"/>
          <w:szCs w:val="24"/>
          <w:lang w:val="en-US" w:eastAsia="ja-JP"/>
        </w:rPr>
      </w:pPr>
      <w:r>
        <w:t>5.1</w:t>
      </w:r>
      <w:r>
        <w:rPr>
          <w:rFonts w:asciiTheme="minorHAnsi" w:eastAsiaTheme="minorEastAsia" w:hAnsiTheme="minorHAnsi" w:cstheme="minorBidi"/>
          <w:sz w:val="24"/>
          <w:szCs w:val="24"/>
          <w:lang w:val="en-US" w:eastAsia="ja-JP"/>
        </w:rPr>
        <w:tab/>
      </w:r>
      <w:r>
        <w:t>Delay components</w:t>
      </w:r>
      <w:r>
        <w:tab/>
      </w:r>
      <w:r>
        <w:fldChar w:fldCharType="begin"/>
      </w:r>
      <w:r>
        <w:instrText xml:space="preserve"> PAGEREF _Toc303929515 \h </w:instrText>
      </w:r>
      <w:r>
        <w:fldChar w:fldCharType="separate"/>
      </w:r>
      <w:r>
        <w:t>6</w:t>
      </w:r>
      <w:r>
        <w:fldChar w:fldCharType="end"/>
      </w:r>
    </w:p>
    <w:p w14:paraId="59C5EA2A" w14:textId="77777777" w:rsidR="00A75241" w:rsidRDefault="00A75241">
      <w:pPr>
        <w:pStyle w:val="TOC2"/>
        <w:tabs>
          <w:tab w:val="left" w:pos="490"/>
        </w:tabs>
        <w:rPr>
          <w:rFonts w:asciiTheme="minorHAnsi" w:eastAsiaTheme="minorEastAsia" w:hAnsiTheme="minorHAnsi" w:cstheme="minorBidi"/>
          <w:sz w:val="24"/>
          <w:szCs w:val="24"/>
          <w:lang w:val="en-US" w:eastAsia="ja-JP"/>
        </w:rPr>
      </w:pPr>
      <w:r>
        <w:t>5.2</w:t>
      </w:r>
      <w:r>
        <w:rPr>
          <w:rFonts w:asciiTheme="minorHAnsi" w:eastAsiaTheme="minorEastAsia" w:hAnsiTheme="minorHAnsi" w:cstheme="minorBidi"/>
          <w:sz w:val="24"/>
          <w:szCs w:val="24"/>
          <w:lang w:val="en-US" w:eastAsia="ja-JP"/>
        </w:rPr>
        <w:tab/>
      </w:r>
      <w:r>
        <w:t>Current performance</w:t>
      </w:r>
      <w:r>
        <w:tab/>
      </w:r>
      <w:r>
        <w:fldChar w:fldCharType="begin"/>
      </w:r>
      <w:r>
        <w:instrText xml:space="preserve"> PAGEREF _Toc303929516 \h </w:instrText>
      </w:r>
      <w:r>
        <w:fldChar w:fldCharType="separate"/>
      </w:r>
      <w:r>
        <w:t>8</w:t>
      </w:r>
      <w:r>
        <w:fldChar w:fldCharType="end"/>
      </w:r>
    </w:p>
    <w:p w14:paraId="18B5448C" w14:textId="77777777" w:rsidR="00A75241" w:rsidRDefault="00A75241">
      <w:pPr>
        <w:pStyle w:val="TOC2"/>
        <w:tabs>
          <w:tab w:val="left" w:pos="490"/>
        </w:tabs>
        <w:rPr>
          <w:rFonts w:asciiTheme="minorHAnsi" w:eastAsiaTheme="minorEastAsia" w:hAnsiTheme="minorHAnsi" w:cstheme="minorBidi"/>
          <w:sz w:val="24"/>
          <w:szCs w:val="24"/>
          <w:lang w:val="en-US" w:eastAsia="ja-JP"/>
        </w:rPr>
      </w:pPr>
      <w:r>
        <w:t>5.3</w:t>
      </w:r>
      <w:r>
        <w:rPr>
          <w:rFonts w:asciiTheme="minorHAnsi" w:eastAsiaTheme="minorEastAsia" w:hAnsiTheme="minorHAnsi" w:cstheme="minorBidi"/>
          <w:sz w:val="24"/>
          <w:szCs w:val="24"/>
          <w:lang w:val="en-US" w:eastAsia="ja-JP"/>
        </w:rPr>
        <w:tab/>
      </w:r>
      <w:r>
        <w:t>Existing means to limit latency</w:t>
      </w:r>
      <w:r>
        <w:tab/>
      </w:r>
      <w:r>
        <w:fldChar w:fldCharType="begin"/>
      </w:r>
      <w:r>
        <w:instrText xml:space="preserve"> PAGEREF _Toc303929517 \h </w:instrText>
      </w:r>
      <w:r>
        <w:fldChar w:fldCharType="separate"/>
      </w:r>
      <w:r>
        <w:t>9</w:t>
      </w:r>
      <w:r>
        <w:fldChar w:fldCharType="end"/>
      </w:r>
    </w:p>
    <w:p w14:paraId="7D137750" w14:textId="77777777" w:rsidR="00A75241" w:rsidRDefault="00A75241">
      <w:pPr>
        <w:pStyle w:val="TOC1"/>
        <w:tabs>
          <w:tab w:val="left" w:pos="350"/>
        </w:tabs>
        <w:rPr>
          <w:rFonts w:asciiTheme="minorHAnsi" w:eastAsiaTheme="minorEastAsia" w:hAnsiTheme="minorHAnsi" w:cstheme="minorBidi"/>
          <w:sz w:val="24"/>
          <w:szCs w:val="24"/>
          <w:lang w:val="en-US" w:eastAsia="ja-JP"/>
        </w:rPr>
      </w:pPr>
      <w:r>
        <w:t>6</w:t>
      </w:r>
      <w:r>
        <w:rPr>
          <w:rFonts w:asciiTheme="minorHAnsi" w:eastAsiaTheme="minorEastAsia" w:hAnsiTheme="minorHAnsi" w:cstheme="minorBidi"/>
          <w:sz w:val="24"/>
          <w:szCs w:val="24"/>
          <w:lang w:val="en-US" w:eastAsia="ja-JP"/>
        </w:rPr>
        <w:tab/>
      </w:r>
      <w:r>
        <w:t>Scenarios, Applications and Use Cases</w:t>
      </w:r>
      <w:r>
        <w:tab/>
      </w:r>
      <w:r>
        <w:fldChar w:fldCharType="begin"/>
      </w:r>
      <w:r>
        <w:instrText xml:space="preserve"> PAGEREF _Toc303929518 \h </w:instrText>
      </w:r>
      <w:r>
        <w:fldChar w:fldCharType="separate"/>
      </w:r>
      <w:r>
        <w:t>9</w:t>
      </w:r>
      <w:r>
        <w:fldChar w:fldCharType="end"/>
      </w:r>
    </w:p>
    <w:p w14:paraId="6ED52AB3" w14:textId="77777777" w:rsidR="00A75241" w:rsidRDefault="00A75241">
      <w:pPr>
        <w:pStyle w:val="TOC1"/>
        <w:tabs>
          <w:tab w:val="left" w:pos="350"/>
        </w:tabs>
        <w:rPr>
          <w:rFonts w:asciiTheme="minorHAnsi" w:eastAsiaTheme="minorEastAsia" w:hAnsiTheme="minorHAnsi" w:cstheme="minorBidi"/>
          <w:sz w:val="24"/>
          <w:szCs w:val="24"/>
          <w:lang w:val="en-US" w:eastAsia="ja-JP"/>
        </w:rPr>
      </w:pPr>
      <w:r>
        <w:t>7</w:t>
      </w:r>
      <w:r>
        <w:rPr>
          <w:rFonts w:asciiTheme="minorHAnsi" w:eastAsiaTheme="minorEastAsia" w:hAnsiTheme="minorHAnsi" w:cstheme="minorBidi"/>
          <w:sz w:val="24"/>
          <w:szCs w:val="24"/>
          <w:lang w:val="en-US" w:eastAsia="ja-JP"/>
        </w:rPr>
        <w:tab/>
      </w:r>
      <w:r>
        <w:t>Evaluation Structure and Assumptions</w:t>
      </w:r>
      <w:r>
        <w:tab/>
      </w:r>
      <w:r>
        <w:fldChar w:fldCharType="begin"/>
      </w:r>
      <w:r>
        <w:instrText xml:space="preserve"> PAGEREF _Toc303929519 \h </w:instrText>
      </w:r>
      <w:r>
        <w:fldChar w:fldCharType="separate"/>
      </w:r>
      <w:r>
        <w:t>9</w:t>
      </w:r>
      <w:r>
        <w:fldChar w:fldCharType="end"/>
      </w:r>
    </w:p>
    <w:p w14:paraId="02D411F0" w14:textId="77777777" w:rsidR="00A75241" w:rsidRDefault="00A75241">
      <w:pPr>
        <w:pStyle w:val="TOC1"/>
        <w:tabs>
          <w:tab w:val="left" w:pos="350"/>
        </w:tabs>
        <w:rPr>
          <w:rFonts w:asciiTheme="minorHAnsi" w:eastAsiaTheme="minorEastAsia" w:hAnsiTheme="minorHAnsi" w:cstheme="minorBidi"/>
          <w:sz w:val="24"/>
          <w:szCs w:val="24"/>
          <w:lang w:val="en-US" w:eastAsia="ja-JP"/>
        </w:rPr>
      </w:pPr>
      <w:r>
        <w:t>8</w:t>
      </w:r>
      <w:r>
        <w:rPr>
          <w:rFonts w:asciiTheme="minorHAnsi" w:eastAsiaTheme="minorEastAsia" w:hAnsiTheme="minorHAnsi" w:cstheme="minorBidi"/>
          <w:sz w:val="24"/>
          <w:szCs w:val="24"/>
          <w:lang w:val="en-US" w:eastAsia="ja-JP"/>
        </w:rPr>
        <w:tab/>
      </w:r>
      <w:r>
        <w:t>Solutions for latency reduction</w:t>
      </w:r>
      <w:r>
        <w:tab/>
      </w:r>
      <w:r>
        <w:fldChar w:fldCharType="begin"/>
      </w:r>
      <w:r>
        <w:instrText xml:space="preserve"> PAGEREF _Toc303929520 \h </w:instrText>
      </w:r>
      <w:r>
        <w:fldChar w:fldCharType="separate"/>
      </w:r>
      <w:r>
        <w:t>9</w:t>
      </w:r>
      <w:r>
        <w:fldChar w:fldCharType="end"/>
      </w:r>
    </w:p>
    <w:p w14:paraId="1CC0CFE0" w14:textId="77777777" w:rsidR="00A75241" w:rsidRDefault="00A75241">
      <w:pPr>
        <w:pStyle w:val="TOC2"/>
        <w:tabs>
          <w:tab w:val="left" w:pos="490"/>
        </w:tabs>
        <w:rPr>
          <w:rFonts w:asciiTheme="minorHAnsi" w:eastAsiaTheme="minorEastAsia" w:hAnsiTheme="minorHAnsi" w:cstheme="minorBidi"/>
          <w:sz w:val="24"/>
          <w:szCs w:val="24"/>
          <w:lang w:val="en-US" w:eastAsia="ja-JP"/>
        </w:rPr>
      </w:pPr>
      <w:r>
        <w:t>8.1</w:t>
      </w:r>
      <w:r>
        <w:rPr>
          <w:rFonts w:asciiTheme="minorHAnsi" w:eastAsiaTheme="minorEastAsia" w:hAnsiTheme="minorHAnsi" w:cstheme="minorBidi"/>
          <w:sz w:val="24"/>
          <w:szCs w:val="24"/>
          <w:lang w:val="en-US" w:eastAsia="ja-JP"/>
        </w:rPr>
        <w:tab/>
      </w:r>
      <w:r>
        <w:t>Semi-Persistent Scheduling</w:t>
      </w:r>
      <w:r>
        <w:tab/>
      </w:r>
      <w:r>
        <w:fldChar w:fldCharType="begin"/>
      </w:r>
      <w:r>
        <w:instrText xml:space="preserve"> PAGEREF _Toc303929521 \h </w:instrText>
      </w:r>
      <w:r>
        <w:fldChar w:fldCharType="separate"/>
      </w:r>
      <w:r>
        <w:t>9</w:t>
      </w:r>
      <w:r>
        <w:fldChar w:fldCharType="end"/>
      </w:r>
    </w:p>
    <w:p w14:paraId="2BF373E2" w14:textId="77777777" w:rsidR="00A75241" w:rsidRDefault="00A75241">
      <w:pPr>
        <w:pStyle w:val="TOC2"/>
        <w:tabs>
          <w:tab w:val="left" w:pos="490"/>
        </w:tabs>
        <w:rPr>
          <w:rFonts w:asciiTheme="minorHAnsi" w:eastAsiaTheme="minorEastAsia" w:hAnsiTheme="minorHAnsi" w:cstheme="minorBidi"/>
          <w:sz w:val="24"/>
          <w:szCs w:val="24"/>
          <w:lang w:val="en-US" w:eastAsia="ja-JP"/>
        </w:rPr>
      </w:pPr>
      <w:r>
        <w:t>8.2</w:t>
      </w:r>
      <w:r>
        <w:rPr>
          <w:rFonts w:asciiTheme="minorHAnsi" w:eastAsiaTheme="minorEastAsia" w:hAnsiTheme="minorHAnsi" w:cstheme="minorBidi"/>
          <w:sz w:val="24"/>
          <w:szCs w:val="24"/>
          <w:lang w:val="en-US" w:eastAsia="ja-JP"/>
        </w:rPr>
        <w:tab/>
      </w:r>
      <w:r>
        <w:t>UL Grant reception</w:t>
      </w:r>
      <w:r>
        <w:tab/>
      </w:r>
      <w:r>
        <w:fldChar w:fldCharType="begin"/>
      </w:r>
      <w:r>
        <w:instrText xml:space="preserve"> PAGEREF _Toc303929522 \h </w:instrText>
      </w:r>
      <w:r>
        <w:fldChar w:fldCharType="separate"/>
      </w:r>
      <w:r>
        <w:t>9</w:t>
      </w:r>
      <w:r>
        <w:fldChar w:fldCharType="end"/>
      </w:r>
    </w:p>
    <w:p w14:paraId="35B175BA" w14:textId="77777777" w:rsidR="00A75241" w:rsidRDefault="00A75241">
      <w:pPr>
        <w:pStyle w:val="TOC1"/>
        <w:tabs>
          <w:tab w:val="left" w:pos="350"/>
        </w:tabs>
        <w:rPr>
          <w:rFonts w:asciiTheme="minorHAnsi" w:eastAsiaTheme="minorEastAsia" w:hAnsiTheme="minorHAnsi" w:cstheme="minorBidi"/>
          <w:sz w:val="24"/>
          <w:szCs w:val="24"/>
          <w:lang w:val="en-US" w:eastAsia="ja-JP"/>
        </w:rPr>
      </w:pPr>
      <w:r>
        <w:t>9</w:t>
      </w:r>
      <w:r>
        <w:rPr>
          <w:rFonts w:asciiTheme="minorHAnsi" w:eastAsiaTheme="minorEastAsia" w:hAnsiTheme="minorHAnsi" w:cstheme="minorBidi"/>
          <w:sz w:val="24"/>
          <w:szCs w:val="24"/>
          <w:lang w:val="en-US" w:eastAsia="ja-JP"/>
        </w:rPr>
        <w:tab/>
      </w:r>
      <w:r>
        <w:t>Performance Evaluation</w:t>
      </w:r>
      <w:r>
        <w:tab/>
      </w:r>
      <w:r>
        <w:fldChar w:fldCharType="begin"/>
      </w:r>
      <w:r>
        <w:instrText xml:space="preserve"> PAGEREF _Toc303929523 \h </w:instrText>
      </w:r>
      <w:r>
        <w:fldChar w:fldCharType="separate"/>
      </w:r>
      <w:r>
        <w:t>10</w:t>
      </w:r>
      <w:r>
        <w:fldChar w:fldCharType="end"/>
      </w:r>
    </w:p>
    <w:p w14:paraId="73FE2520" w14:textId="77777777" w:rsidR="00A75241" w:rsidRDefault="00A75241">
      <w:pPr>
        <w:pStyle w:val="TOC2"/>
        <w:tabs>
          <w:tab w:val="left" w:pos="490"/>
        </w:tabs>
        <w:rPr>
          <w:rFonts w:asciiTheme="minorHAnsi" w:eastAsiaTheme="minorEastAsia" w:hAnsiTheme="minorHAnsi" w:cstheme="minorBidi"/>
          <w:sz w:val="24"/>
          <w:szCs w:val="24"/>
          <w:lang w:val="en-US" w:eastAsia="ja-JP"/>
        </w:rPr>
      </w:pPr>
      <w:r>
        <w:t>9.1</w:t>
      </w:r>
      <w:r>
        <w:rPr>
          <w:rFonts w:asciiTheme="minorHAnsi" w:eastAsiaTheme="minorEastAsia" w:hAnsiTheme="minorHAnsi" w:cstheme="minorBidi"/>
          <w:sz w:val="24"/>
          <w:szCs w:val="24"/>
          <w:lang w:val="en-US" w:eastAsia="ja-JP"/>
        </w:rPr>
        <w:tab/>
      </w:r>
      <w:r>
        <w:t>Protocol evaluations</w:t>
      </w:r>
      <w:r>
        <w:tab/>
      </w:r>
      <w:r>
        <w:fldChar w:fldCharType="begin"/>
      </w:r>
      <w:r>
        <w:instrText xml:space="preserve"> PAGEREF _Toc303929524 \h </w:instrText>
      </w:r>
      <w:r>
        <w:fldChar w:fldCharType="separate"/>
      </w:r>
      <w:r>
        <w:t>10</w:t>
      </w:r>
      <w:r>
        <w:fldChar w:fldCharType="end"/>
      </w:r>
    </w:p>
    <w:p w14:paraId="77E3448B" w14:textId="77777777" w:rsidR="00A75241" w:rsidRDefault="00A75241">
      <w:pPr>
        <w:pStyle w:val="TOC3"/>
        <w:tabs>
          <w:tab w:val="left" w:pos="640"/>
        </w:tabs>
        <w:rPr>
          <w:rFonts w:asciiTheme="minorHAnsi" w:eastAsiaTheme="minorEastAsia" w:hAnsiTheme="minorHAnsi" w:cstheme="minorBidi"/>
          <w:sz w:val="24"/>
          <w:szCs w:val="24"/>
          <w:lang w:val="en-US" w:eastAsia="ja-JP"/>
        </w:rPr>
      </w:pPr>
      <w:r>
        <w:t>9.1.1</w:t>
      </w:r>
      <w:r>
        <w:rPr>
          <w:rFonts w:asciiTheme="minorHAnsi" w:eastAsiaTheme="minorEastAsia" w:hAnsiTheme="minorHAnsi" w:cstheme="minorBidi"/>
          <w:sz w:val="24"/>
          <w:szCs w:val="24"/>
          <w:lang w:val="en-US" w:eastAsia="ja-JP"/>
        </w:rPr>
        <w:tab/>
      </w:r>
      <w:r>
        <w:t>Simulation 1 [4]</w:t>
      </w:r>
      <w:r>
        <w:tab/>
      </w:r>
      <w:r>
        <w:fldChar w:fldCharType="begin"/>
      </w:r>
      <w:r>
        <w:instrText xml:space="preserve"> PAGEREF _Toc303929525 \h </w:instrText>
      </w:r>
      <w:r>
        <w:fldChar w:fldCharType="separate"/>
      </w:r>
      <w:r>
        <w:t>10</w:t>
      </w:r>
      <w:r>
        <w:fldChar w:fldCharType="end"/>
      </w:r>
    </w:p>
    <w:p w14:paraId="64C97584" w14:textId="77777777" w:rsidR="00A75241" w:rsidRDefault="00A75241">
      <w:pPr>
        <w:pStyle w:val="TOC3"/>
        <w:tabs>
          <w:tab w:val="left" w:pos="640"/>
        </w:tabs>
        <w:rPr>
          <w:rFonts w:asciiTheme="minorHAnsi" w:eastAsiaTheme="minorEastAsia" w:hAnsiTheme="minorHAnsi" w:cstheme="minorBidi"/>
          <w:sz w:val="24"/>
          <w:szCs w:val="24"/>
          <w:lang w:val="en-US" w:eastAsia="ja-JP"/>
        </w:rPr>
      </w:pPr>
      <w:r>
        <w:t>9.1.2</w:t>
      </w:r>
      <w:r>
        <w:rPr>
          <w:rFonts w:asciiTheme="minorHAnsi" w:eastAsiaTheme="minorEastAsia" w:hAnsiTheme="minorHAnsi" w:cstheme="minorBidi"/>
          <w:sz w:val="24"/>
          <w:szCs w:val="24"/>
          <w:lang w:val="en-US" w:eastAsia="ja-JP"/>
        </w:rPr>
        <w:tab/>
      </w:r>
      <w:r>
        <w:t>Simulation 2 [5]</w:t>
      </w:r>
      <w:r>
        <w:tab/>
      </w:r>
      <w:r>
        <w:fldChar w:fldCharType="begin"/>
      </w:r>
      <w:r>
        <w:instrText xml:space="preserve"> PAGEREF _Toc303929526 \h </w:instrText>
      </w:r>
      <w:r>
        <w:fldChar w:fldCharType="separate"/>
      </w:r>
      <w:r>
        <w:t>13</w:t>
      </w:r>
      <w:r>
        <w:fldChar w:fldCharType="end"/>
      </w:r>
    </w:p>
    <w:p w14:paraId="1FAE2DE2" w14:textId="77777777" w:rsidR="00A75241" w:rsidRDefault="00A75241">
      <w:pPr>
        <w:pStyle w:val="TOC3"/>
        <w:tabs>
          <w:tab w:val="left" w:pos="640"/>
        </w:tabs>
        <w:rPr>
          <w:rFonts w:asciiTheme="minorHAnsi" w:eastAsiaTheme="minorEastAsia" w:hAnsiTheme="minorHAnsi" w:cstheme="minorBidi"/>
          <w:sz w:val="24"/>
          <w:szCs w:val="24"/>
          <w:lang w:val="en-US" w:eastAsia="ja-JP"/>
        </w:rPr>
      </w:pPr>
      <w:r>
        <w:t>9.1.3</w:t>
      </w:r>
      <w:r>
        <w:rPr>
          <w:rFonts w:asciiTheme="minorHAnsi" w:eastAsiaTheme="minorEastAsia" w:hAnsiTheme="minorHAnsi" w:cstheme="minorBidi"/>
          <w:sz w:val="24"/>
          <w:szCs w:val="24"/>
          <w:lang w:val="en-US" w:eastAsia="ja-JP"/>
        </w:rPr>
        <w:tab/>
      </w:r>
      <w:r>
        <w:t>Simulation 3 [3]</w:t>
      </w:r>
      <w:r>
        <w:tab/>
      </w:r>
      <w:r>
        <w:fldChar w:fldCharType="begin"/>
      </w:r>
      <w:r>
        <w:instrText xml:space="preserve"> PAGEREF _Toc303929527 \h </w:instrText>
      </w:r>
      <w:r>
        <w:fldChar w:fldCharType="separate"/>
      </w:r>
      <w:r>
        <w:t>16</w:t>
      </w:r>
      <w:r>
        <w:fldChar w:fldCharType="end"/>
      </w:r>
    </w:p>
    <w:p w14:paraId="78230446" w14:textId="77777777" w:rsidR="00A75241" w:rsidRDefault="00A75241">
      <w:pPr>
        <w:pStyle w:val="TOC1"/>
        <w:tabs>
          <w:tab w:val="left" w:pos="460"/>
        </w:tabs>
        <w:rPr>
          <w:rFonts w:asciiTheme="minorHAnsi" w:eastAsiaTheme="minorEastAsia" w:hAnsiTheme="minorHAnsi" w:cstheme="minorBidi"/>
          <w:sz w:val="24"/>
          <w:szCs w:val="24"/>
          <w:lang w:val="en-US" w:eastAsia="ja-JP"/>
        </w:rPr>
      </w:pPr>
      <w:r>
        <w:t>10</w:t>
      </w:r>
      <w:r>
        <w:rPr>
          <w:rFonts w:asciiTheme="minorHAnsi" w:eastAsiaTheme="minorEastAsia" w:hAnsiTheme="minorHAnsi" w:cstheme="minorBidi"/>
          <w:sz w:val="24"/>
          <w:szCs w:val="24"/>
          <w:lang w:val="en-US" w:eastAsia="ja-JP"/>
        </w:rPr>
        <w:tab/>
      </w:r>
      <w:r>
        <w:t>Protocol Impact</w:t>
      </w:r>
      <w:r>
        <w:tab/>
      </w:r>
      <w:r>
        <w:fldChar w:fldCharType="begin"/>
      </w:r>
      <w:r>
        <w:instrText xml:space="preserve"> PAGEREF _Toc303929528 \h </w:instrText>
      </w:r>
      <w:r>
        <w:fldChar w:fldCharType="separate"/>
      </w:r>
      <w:r>
        <w:t>17</w:t>
      </w:r>
      <w:r>
        <w:fldChar w:fldCharType="end"/>
      </w:r>
    </w:p>
    <w:p w14:paraId="7267F513" w14:textId="77777777" w:rsidR="00A75241" w:rsidRDefault="00A75241">
      <w:pPr>
        <w:pStyle w:val="TOC2"/>
        <w:tabs>
          <w:tab w:val="left" w:pos="590"/>
        </w:tabs>
        <w:rPr>
          <w:rFonts w:asciiTheme="minorHAnsi" w:eastAsiaTheme="minorEastAsia" w:hAnsiTheme="minorHAnsi" w:cstheme="minorBidi"/>
          <w:sz w:val="24"/>
          <w:szCs w:val="24"/>
          <w:lang w:val="en-US" w:eastAsia="ja-JP"/>
        </w:rPr>
      </w:pPr>
      <w:r>
        <w:t>10.1</w:t>
      </w:r>
      <w:r>
        <w:rPr>
          <w:rFonts w:asciiTheme="minorHAnsi" w:eastAsiaTheme="minorEastAsia" w:hAnsiTheme="minorHAnsi" w:cstheme="minorBidi"/>
          <w:sz w:val="24"/>
          <w:szCs w:val="24"/>
          <w:lang w:val="en-US" w:eastAsia="ja-JP"/>
        </w:rPr>
        <w:tab/>
      </w:r>
      <w:r>
        <w:t>Control Plane</w:t>
      </w:r>
      <w:r>
        <w:tab/>
      </w:r>
      <w:r>
        <w:fldChar w:fldCharType="begin"/>
      </w:r>
      <w:r>
        <w:instrText xml:space="preserve"> PAGEREF _Toc303929529 \h </w:instrText>
      </w:r>
      <w:r>
        <w:fldChar w:fldCharType="separate"/>
      </w:r>
      <w:r>
        <w:t>17</w:t>
      </w:r>
      <w:r>
        <w:fldChar w:fldCharType="end"/>
      </w:r>
    </w:p>
    <w:p w14:paraId="1931DFA7" w14:textId="77777777" w:rsidR="00A75241" w:rsidRDefault="00A75241">
      <w:pPr>
        <w:pStyle w:val="TOC2"/>
        <w:tabs>
          <w:tab w:val="left" w:pos="590"/>
        </w:tabs>
        <w:rPr>
          <w:rFonts w:asciiTheme="minorHAnsi" w:eastAsiaTheme="minorEastAsia" w:hAnsiTheme="minorHAnsi" w:cstheme="minorBidi"/>
          <w:sz w:val="24"/>
          <w:szCs w:val="24"/>
          <w:lang w:val="en-US" w:eastAsia="ja-JP"/>
        </w:rPr>
      </w:pPr>
      <w:r>
        <w:t>10.2</w:t>
      </w:r>
      <w:r>
        <w:rPr>
          <w:rFonts w:asciiTheme="minorHAnsi" w:eastAsiaTheme="minorEastAsia" w:hAnsiTheme="minorHAnsi" w:cstheme="minorBidi"/>
          <w:sz w:val="24"/>
          <w:szCs w:val="24"/>
          <w:lang w:val="en-US" w:eastAsia="ja-JP"/>
        </w:rPr>
        <w:tab/>
      </w:r>
      <w:r>
        <w:t>User Plane</w:t>
      </w:r>
      <w:r>
        <w:tab/>
      </w:r>
      <w:r>
        <w:fldChar w:fldCharType="begin"/>
      </w:r>
      <w:r>
        <w:instrText xml:space="preserve"> PAGEREF _Toc303929530 \h </w:instrText>
      </w:r>
      <w:r>
        <w:fldChar w:fldCharType="separate"/>
      </w:r>
      <w:r>
        <w:t>17</w:t>
      </w:r>
      <w:r>
        <w:fldChar w:fldCharType="end"/>
      </w:r>
    </w:p>
    <w:p w14:paraId="295DC5FD" w14:textId="77777777" w:rsidR="00A75241" w:rsidRDefault="00A75241">
      <w:pPr>
        <w:pStyle w:val="TOC1"/>
        <w:tabs>
          <w:tab w:val="left" w:pos="460"/>
        </w:tabs>
        <w:rPr>
          <w:rFonts w:asciiTheme="minorHAnsi" w:eastAsiaTheme="minorEastAsia" w:hAnsiTheme="minorHAnsi" w:cstheme="minorBidi"/>
          <w:sz w:val="24"/>
          <w:szCs w:val="24"/>
          <w:lang w:val="en-US" w:eastAsia="ja-JP"/>
        </w:rPr>
      </w:pPr>
      <w:r>
        <w:t>11</w:t>
      </w:r>
      <w:r>
        <w:rPr>
          <w:rFonts w:asciiTheme="minorHAnsi" w:eastAsiaTheme="minorEastAsia" w:hAnsiTheme="minorHAnsi" w:cstheme="minorBidi"/>
          <w:sz w:val="24"/>
          <w:szCs w:val="24"/>
          <w:lang w:val="en-US" w:eastAsia="ja-JP"/>
        </w:rPr>
        <w:tab/>
      </w:r>
      <w:r>
        <w:t>Conclusion</w:t>
      </w:r>
      <w:r>
        <w:tab/>
      </w:r>
      <w:r>
        <w:fldChar w:fldCharType="begin"/>
      </w:r>
      <w:r>
        <w:instrText xml:space="preserve"> PAGEREF _Toc303929531 \h </w:instrText>
      </w:r>
      <w:r>
        <w:fldChar w:fldCharType="separate"/>
      </w:r>
      <w:r>
        <w:t>17</w:t>
      </w:r>
      <w:r>
        <w:fldChar w:fldCharType="end"/>
      </w:r>
    </w:p>
    <w:p w14:paraId="0D8136DB" w14:textId="77777777" w:rsidR="00A75241" w:rsidRDefault="00A75241">
      <w:pPr>
        <w:pStyle w:val="TOC9"/>
        <w:rPr>
          <w:rFonts w:asciiTheme="minorHAnsi" w:eastAsiaTheme="minorEastAsia" w:hAnsiTheme="minorHAnsi" w:cstheme="minorBidi"/>
          <w:b w:val="0"/>
          <w:sz w:val="24"/>
          <w:szCs w:val="24"/>
          <w:lang w:val="en-US" w:eastAsia="ja-JP"/>
        </w:rPr>
      </w:pPr>
      <w:r>
        <w:t>Annex &lt;A&gt;: Simulation assumptions</w:t>
      </w:r>
      <w:r>
        <w:tab/>
      </w:r>
      <w:r>
        <w:fldChar w:fldCharType="begin"/>
      </w:r>
      <w:r>
        <w:instrText xml:space="preserve"> PAGEREF _Toc303929532 \h </w:instrText>
      </w:r>
      <w:r>
        <w:fldChar w:fldCharType="separate"/>
      </w:r>
      <w:r>
        <w:t>17</w:t>
      </w:r>
      <w:r>
        <w:fldChar w:fldCharType="end"/>
      </w:r>
    </w:p>
    <w:p w14:paraId="31222F06" w14:textId="77777777" w:rsidR="00A75241" w:rsidRDefault="00A75241">
      <w:pPr>
        <w:pStyle w:val="TOC2"/>
        <w:tabs>
          <w:tab w:val="left" w:pos="484"/>
        </w:tabs>
        <w:rPr>
          <w:rFonts w:asciiTheme="minorHAnsi" w:eastAsiaTheme="minorEastAsia" w:hAnsiTheme="minorHAnsi" w:cstheme="minorBidi"/>
          <w:sz w:val="24"/>
          <w:szCs w:val="24"/>
          <w:lang w:val="en-US" w:eastAsia="ja-JP"/>
        </w:rPr>
      </w:pPr>
      <w:r>
        <w:t>A1</w:t>
      </w:r>
      <w:r>
        <w:rPr>
          <w:rFonts w:asciiTheme="minorHAnsi" w:eastAsiaTheme="minorEastAsia" w:hAnsiTheme="minorHAnsi" w:cstheme="minorBidi"/>
          <w:sz w:val="24"/>
          <w:szCs w:val="24"/>
          <w:lang w:val="en-US" w:eastAsia="ja-JP"/>
        </w:rPr>
        <w:tab/>
      </w:r>
      <w:r>
        <w:t>Protocol Simulations</w:t>
      </w:r>
      <w:r>
        <w:tab/>
      </w:r>
      <w:r>
        <w:fldChar w:fldCharType="begin"/>
      </w:r>
      <w:r>
        <w:instrText xml:space="preserve"> PAGEREF _Toc303929533 \h </w:instrText>
      </w:r>
      <w:r>
        <w:fldChar w:fldCharType="separate"/>
      </w:r>
      <w:r>
        <w:t>17</w:t>
      </w:r>
      <w:r>
        <w:fldChar w:fldCharType="end"/>
      </w:r>
    </w:p>
    <w:p w14:paraId="0772CD41" w14:textId="77777777" w:rsidR="00A75241" w:rsidRDefault="00A75241">
      <w:pPr>
        <w:pStyle w:val="TOC2"/>
        <w:tabs>
          <w:tab w:val="left" w:pos="634"/>
        </w:tabs>
        <w:rPr>
          <w:rFonts w:asciiTheme="minorHAnsi" w:eastAsiaTheme="minorEastAsia" w:hAnsiTheme="minorHAnsi" w:cstheme="minorBidi"/>
          <w:sz w:val="24"/>
          <w:szCs w:val="24"/>
          <w:lang w:val="en-US" w:eastAsia="ja-JP"/>
        </w:rPr>
      </w:pPr>
      <w:r>
        <w:t>A1.1</w:t>
      </w:r>
      <w:r>
        <w:rPr>
          <w:rFonts w:asciiTheme="minorHAnsi" w:eastAsiaTheme="minorEastAsia" w:hAnsiTheme="minorHAnsi" w:cstheme="minorBidi"/>
          <w:sz w:val="24"/>
          <w:szCs w:val="24"/>
          <w:lang w:val="en-US" w:eastAsia="ja-JP"/>
        </w:rPr>
        <w:tab/>
      </w:r>
      <w:r>
        <w:t>Simulation 1 [4]</w:t>
      </w:r>
      <w:r>
        <w:tab/>
      </w:r>
      <w:r>
        <w:fldChar w:fldCharType="begin"/>
      </w:r>
      <w:r>
        <w:instrText xml:space="preserve"> PAGEREF _Toc303929534 \h </w:instrText>
      </w:r>
      <w:r>
        <w:fldChar w:fldCharType="separate"/>
      </w:r>
      <w:r>
        <w:t>17</w:t>
      </w:r>
      <w:r>
        <w:fldChar w:fldCharType="end"/>
      </w:r>
    </w:p>
    <w:p w14:paraId="5A38E272" w14:textId="77777777" w:rsidR="00A75241" w:rsidRDefault="00A75241">
      <w:pPr>
        <w:pStyle w:val="TOC3"/>
        <w:rPr>
          <w:rFonts w:asciiTheme="minorHAnsi" w:eastAsiaTheme="minorEastAsia" w:hAnsiTheme="minorHAnsi" w:cstheme="minorBidi"/>
          <w:sz w:val="24"/>
          <w:szCs w:val="24"/>
          <w:lang w:val="en-US" w:eastAsia="ja-JP"/>
        </w:rPr>
      </w:pPr>
      <w:r w:rsidRPr="006C5AB5">
        <w:rPr>
          <w:lang w:val="en-US"/>
        </w:rPr>
        <w:t>Average down-link latency calculation</w:t>
      </w:r>
      <w:r>
        <w:tab/>
      </w:r>
      <w:r>
        <w:fldChar w:fldCharType="begin"/>
      </w:r>
      <w:r>
        <w:instrText xml:space="preserve"> PAGEREF _Toc303929535 \h </w:instrText>
      </w:r>
      <w:r>
        <w:fldChar w:fldCharType="separate"/>
      </w:r>
      <w:r>
        <w:t>17</w:t>
      </w:r>
      <w:r>
        <w:fldChar w:fldCharType="end"/>
      </w:r>
    </w:p>
    <w:p w14:paraId="53541338" w14:textId="77777777" w:rsidR="00A75241" w:rsidRDefault="00A75241">
      <w:pPr>
        <w:pStyle w:val="TOC3"/>
        <w:rPr>
          <w:rFonts w:asciiTheme="minorHAnsi" w:eastAsiaTheme="minorEastAsia" w:hAnsiTheme="minorHAnsi" w:cstheme="minorBidi"/>
          <w:sz w:val="24"/>
          <w:szCs w:val="24"/>
          <w:lang w:val="en-US" w:eastAsia="ja-JP"/>
        </w:rPr>
      </w:pPr>
      <w:r w:rsidRPr="006C5AB5">
        <w:rPr>
          <w:lang w:val="en-US"/>
        </w:rPr>
        <w:t>Average UE initiated UL transmission latency calculation</w:t>
      </w:r>
      <w:r>
        <w:tab/>
      </w:r>
      <w:r>
        <w:fldChar w:fldCharType="begin"/>
      </w:r>
      <w:r>
        <w:instrText xml:space="preserve"> PAGEREF _Toc303929536 \h </w:instrText>
      </w:r>
      <w:r>
        <w:fldChar w:fldCharType="separate"/>
      </w:r>
      <w:r>
        <w:t>18</w:t>
      </w:r>
      <w:r>
        <w:fldChar w:fldCharType="end"/>
      </w:r>
    </w:p>
    <w:p w14:paraId="5B722315" w14:textId="77777777" w:rsidR="00A75241" w:rsidRDefault="00A75241">
      <w:pPr>
        <w:pStyle w:val="TOC2"/>
        <w:tabs>
          <w:tab w:val="left" w:pos="634"/>
        </w:tabs>
        <w:rPr>
          <w:rFonts w:asciiTheme="minorHAnsi" w:eastAsiaTheme="minorEastAsia" w:hAnsiTheme="minorHAnsi" w:cstheme="minorBidi"/>
          <w:sz w:val="24"/>
          <w:szCs w:val="24"/>
          <w:lang w:val="en-US" w:eastAsia="ja-JP"/>
        </w:rPr>
      </w:pPr>
      <w:r>
        <w:t>A1.2</w:t>
      </w:r>
      <w:r>
        <w:rPr>
          <w:rFonts w:asciiTheme="minorHAnsi" w:eastAsiaTheme="minorEastAsia" w:hAnsiTheme="minorHAnsi" w:cstheme="minorBidi"/>
          <w:sz w:val="24"/>
          <w:szCs w:val="24"/>
          <w:lang w:val="en-US" w:eastAsia="ja-JP"/>
        </w:rPr>
        <w:tab/>
      </w:r>
      <w:r>
        <w:t>Simulation 2 [5]</w:t>
      </w:r>
      <w:r>
        <w:tab/>
      </w:r>
      <w:r>
        <w:fldChar w:fldCharType="begin"/>
      </w:r>
      <w:r>
        <w:instrText xml:space="preserve"> PAGEREF _Toc303929537 \h </w:instrText>
      </w:r>
      <w:r>
        <w:fldChar w:fldCharType="separate"/>
      </w:r>
      <w:r>
        <w:t>19</w:t>
      </w:r>
      <w:r>
        <w:fldChar w:fldCharType="end"/>
      </w:r>
    </w:p>
    <w:p w14:paraId="44B8D15E" w14:textId="77777777" w:rsidR="00A75241" w:rsidRDefault="00A75241">
      <w:pPr>
        <w:pStyle w:val="TOC3"/>
        <w:rPr>
          <w:rFonts w:asciiTheme="minorHAnsi" w:eastAsiaTheme="minorEastAsia" w:hAnsiTheme="minorHAnsi" w:cstheme="minorBidi"/>
          <w:sz w:val="24"/>
          <w:szCs w:val="24"/>
          <w:lang w:val="en-US" w:eastAsia="ja-JP"/>
        </w:rPr>
      </w:pPr>
      <w:r w:rsidRPr="006C5AB5">
        <w:rPr>
          <w:rFonts w:eastAsia="SimSun"/>
          <w:lang w:eastAsia="zh-CN"/>
        </w:rPr>
        <w:t>Simulation assumptions on radio aspects</w:t>
      </w:r>
      <w:r>
        <w:tab/>
      </w:r>
      <w:r>
        <w:fldChar w:fldCharType="begin"/>
      </w:r>
      <w:r>
        <w:instrText xml:space="preserve"> PAGEREF _Toc303929538 \h </w:instrText>
      </w:r>
      <w:r>
        <w:fldChar w:fldCharType="separate"/>
      </w:r>
      <w:r>
        <w:t>19</w:t>
      </w:r>
      <w:r>
        <w:fldChar w:fldCharType="end"/>
      </w:r>
    </w:p>
    <w:p w14:paraId="0144DCD7" w14:textId="77777777" w:rsidR="00A75241" w:rsidRDefault="00A75241">
      <w:pPr>
        <w:pStyle w:val="TOC3"/>
        <w:rPr>
          <w:rFonts w:asciiTheme="minorHAnsi" w:eastAsiaTheme="minorEastAsia" w:hAnsiTheme="minorHAnsi" w:cstheme="minorBidi"/>
          <w:sz w:val="24"/>
          <w:szCs w:val="24"/>
          <w:lang w:val="en-US" w:eastAsia="ja-JP"/>
        </w:rPr>
      </w:pPr>
      <w:r w:rsidRPr="006C5AB5">
        <w:rPr>
          <w:rFonts w:eastAsia="SimSun"/>
          <w:lang w:eastAsia="zh-CN"/>
        </w:rPr>
        <w:t>TCP parameters</w:t>
      </w:r>
      <w:r>
        <w:tab/>
      </w:r>
      <w:r>
        <w:fldChar w:fldCharType="begin"/>
      </w:r>
      <w:r>
        <w:instrText xml:space="preserve"> PAGEREF _Toc303929539 \h </w:instrText>
      </w:r>
      <w:r>
        <w:fldChar w:fldCharType="separate"/>
      </w:r>
      <w:r>
        <w:t>19</w:t>
      </w:r>
      <w:r>
        <w:fldChar w:fldCharType="end"/>
      </w:r>
    </w:p>
    <w:p w14:paraId="49D8E7D7" w14:textId="77777777" w:rsidR="00A75241" w:rsidRDefault="00A75241">
      <w:pPr>
        <w:pStyle w:val="TOC3"/>
        <w:rPr>
          <w:rFonts w:asciiTheme="minorHAnsi" w:eastAsiaTheme="minorEastAsia" w:hAnsiTheme="minorHAnsi" w:cstheme="minorBidi"/>
          <w:sz w:val="24"/>
          <w:szCs w:val="24"/>
          <w:lang w:val="en-US" w:eastAsia="ja-JP"/>
        </w:rPr>
      </w:pPr>
      <w:r w:rsidRPr="006C5AB5">
        <w:rPr>
          <w:rFonts w:eastAsia="SimSun"/>
          <w:lang w:eastAsia="zh-CN"/>
        </w:rPr>
        <w:t>FTP traffic model</w:t>
      </w:r>
      <w:r>
        <w:tab/>
      </w:r>
      <w:r>
        <w:fldChar w:fldCharType="begin"/>
      </w:r>
      <w:r>
        <w:instrText xml:space="preserve"> PAGEREF _Toc303929540 \h </w:instrText>
      </w:r>
      <w:r>
        <w:fldChar w:fldCharType="separate"/>
      </w:r>
      <w:r>
        <w:t>20</w:t>
      </w:r>
      <w:r>
        <w:fldChar w:fldCharType="end"/>
      </w:r>
    </w:p>
    <w:p w14:paraId="214304BE" w14:textId="77777777" w:rsidR="00A75241" w:rsidRDefault="00A75241">
      <w:pPr>
        <w:pStyle w:val="TOC3"/>
        <w:rPr>
          <w:rFonts w:asciiTheme="minorHAnsi" w:eastAsiaTheme="minorEastAsia" w:hAnsiTheme="minorHAnsi" w:cstheme="minorBidi"/>
          <w:sz w:val="24"/>
          <w:szCs w:val="24"/>
          <w:lang w:val="en-US" w:eastAsia="ja-JP"/>
        </w:rPr>
      </w:pPr>
      <w:r w:rsidRPr="006C5AB5">
        <w:rPr>
          <w:rFonts w:eastAsia="SimSun"/>
          <w:lang w:eastAsia="zh-CN"/>
        </w:rPr>
        <w:t>HTTP traffic model</w:t>
      </w:r>
      <w:r>
        <w:tab/>
      </w:r>
      <w:r>
        <w:fldChar w:fldCharType="begin"/>
      </w:r>
      <w:r>
        <w:instrText xml:space="preserve"> PAGEREF _Toc303929541 \h </w:instrText>
      </w:r>
      <w:r>
        <w:fldChar w:fldCharType="separate"/>
      </w:r>
      <w:r>
        <w:t>20</w:t>
      </w:r>
      <w:r>
        <w:fldChar w:fldCharType="end"/>
      </w:r>
    </w:p>
    <w:p w14:paraId="23199F9A" w14:textId="77777777" w:rsidR="00A75241" w:rsidRDefault="00A75241">
      <w:pPr>
        <w:pStyle w:val="TOC9"/>
        <w:rPr>
          <w:rFonts w:asciiTheme="minorHAnsi" w:eastAsiaTheme="minorEastAsia" w:hAnsiTheme="minorHAnsi" w:cstheme="minorBidi"/>
          <w:b w:val="0"/>
          <w:sz w:val="24"/>
          <w:szCs w:val="24"/>
          <w:lang w:val="en-US" w:eastAsia="ja-JP"/>
        </w:rPr>
      </w:pPr>
      <w:r>
        <w:t>Annex &lt;X&gt;: Change history</w:t>
      </w:r>
      <w:r>
        <w:tab/>
      </w:r>
      <w:r>
        <w:fldChar w:fldCharType="begin"/>
      </w:r>
      <w:r>
        <w:instrText xml:space="preserve"> PAGEREF _Toc303929542 \h </w:instrText>
      </w:r>
      <w:r>
        <w:fldChar w:fldCharType="separate"/>
      </w:r>
      <w:r>
        <w:t>20</w:t>
      </w:r>
      <w:r>
        <w:fldChar w:fldCharType="end"/>
      </w:r>
    </w:p>
    <w:p w14:paraId="290CA1BA" w14:textId="77777777" w:rsidR="00E8629F" w:rsidRPr="00235394" w:rsidRDefault="00767A0A">
      <w:r>
        <w:rPr>
          <w:noProof/>
          <w:sz w:val="22"/>
        </w:rPr>
        <w:fldChar w:fldCharType="end"/>
      </w:r>
    </w:p>
    <w:p w14:paraId="64A51AAF" w14:textId="77777777" w:rsidR="00E8629F" w:rsidRPr="00235394" w:rsidRDefault="00E8629F">
      <w:pPr>
        <w:pStyle w:val="Heading1"/>
      </w:pPr>
      <w:r w:rsidRPr="00235394">
        <w:br w:type="page"/>
      </w:r>
      <w:bookmarkStart w:id="3" w:name="_Toc303929505"/>
      <w:r w:rsidRPr="00235394">
        <w:lastRenderedPageBreak/>
        <w:t>Foreword</w:t>
      </w:r>
      <w:bookmarkEnd w:id="3"/>
    </w:p>
    <w:p w14:paraId="2CFD9BAB" w14:textId="77777777" w:rsidR="00E8629F" w:rsidRPr="00235394" w:rsidRDefault="00E8629F">
      <w:proofErr w:type="gramStart"/>
      <w:r w:rsidRPr="00235394">
        <w:t>This Technical Report has been produced by the 3</w:t>
      </w:r>
      <w:r w:rsidRPr="00235394">
        <w:rPr>
          <w:vertAlign w:val="superscript"/>
        </w:rPr>
        <w:t>rd</w:t>
      </w:r>
      <w:r w:rsidRPr="00235394">
        <w:t xml:space="preserve"> Generation Partnership Project</w:t>
      </w:r>
      <w:proofErr w:type="gramEnd"/>
      <w:r w:rsidRPr="00235394">
        <w:t xml:space="preserve"> (3GPP).</w:t>
      </w:r>
    </w:p>
    <w:p w14:paraId="1849BEC6"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2868A0" w14:textId="77777777" w:rsidR="00E8629F" w:rsidRPr="00235394" w:rsidRDefault="00E8629F">
      <w:pPr>
        <w:pStyle w:val="B1"/>
      </w:pPr>
      <w:r w:rsidRPr="00235394">
        <w:t xml:space="preserve">Version </w:t>
      </w:r>
      <w:proofErr w:type="spellStart"/>
      <w:r w:rsidRPr="00235394">
        <w:t>x.y.z</w:t>
      </w:r>
      <w:proofErr w:type="spellEnd"/>
    </w:p>
    <w:p w14:paraId="0942B2E5" w14:textId="77777777" w:rsidR="00E8629F" w:rsidRPr="00235394" w:rsidRDefault="00E8629F">
      <w:pPr>
        <w:pStyle w:val="B1"/>
      </w:pPr>
      <w:proofErr w:type="gramStart"/>
      <w:r w:rsidRPr="00235394">
        <w:t>where</w:t>
      </w:r>
      <w:proofErr w:type="gramEnd"/>
      <w:r w:rsidRPr="00235394">
        <w:t>:</w:t>
      </w:r>
    </w:p>
    <w:p w14:paraId="5ED5BCD4" w14:textId="77777777" w:rsidR="00E8629F" w:rsidRPr="00235394" w:rsidRDefault="00E8629F">
      <w:pPr>
        <w:pStyle w:val="B2"/>
      </w:pPr>
      <w:proofErr w:type="gramStart"/>
      <w:r w:rsidRPr="00235394">
        <w:t>x</w:t>
      </w:r>
      <w:proofErr w:type="gramEnd"/>
      <w:r w:rsidRPr="00235394">
        <w:tab/>
        <w:t>the first digit:</w:t>
      </w:r>
    </w:p>
    <w:p w14:paraId="48B9EF5A" w14:textId="77777777" w:rsidR="00E8629F" w:rsidRPr="00235394" w:rsidRDefault="00E8629F">
      <w:pPr>
        <w:pStyle w:val="B3"/>
      </w:pPr>
      <w:r w:rsidRPr="00235394">
        <w:t>1</w:t>
      </w:r>
      <w:r w:rsidRPr="00235394">
        <w:tab/>
        <w:t>presented to TSG for information;</w:t>
      </w:r>
    </w:p>
    <w:p w14:paraId="20201D79" w14:textId="77777777" w:rsidR="00E8629F" w:rsidRPr="00235394" w:rsidRDefault="00E8629F">
      <w:pPr>
        <w:pStyle w:val="B3"/>
      </w:pPr>
      <w:r w:rsidRPr="00235394">
        <w:t>2</w:t>
      </w:r>
      <w:r w:rsidRPr="00235394">
        <w:tab/>
        <w:t>presented to TSG for approval;</w:t>
      </w:r>
    </w:p>
    <w:p w14:paraId="0B177344" w14:textId="77777777" w:rsidR="00E8629F" w:rsidRPr="00235394" w:rsidRDefault="00E8629F">
      <w:pPr>
        <w:pStyle w:val="B3"/>
      </w:pPr>
      <w:r w:rsidRPr="00235394">
        <w:t>3</w:t>
      </w:r>
      <w:r w:rsidRPr="00235394">
        <w:tab/>
        <w:t>or greater indicates TSG approved document under change control.</w:t>
      </w:r>
    </w:p>
    <w:p w14:paraId="1DADB60C" w14:textId="77777777" w:rsidR="00E8629F" w:rsidRPr="00235394" w:rsidRDefault="00E8629F">
      <w:pPr>
        <w:pStyle w:val="B2"/>
      </w:pPr>
      <w:proofErr w:type="gramStart"/>
      <w:r w:rsidRPr="00235394">
        <w:t>y</w:t>
      </w:r>
      <w:proofErr w:type="gramEnd"/>
      <w:r w:rsidRPr="00235394">
        <w:tab/>
        <w:t>the second digit is incremented for all changes of substance, i.e. technical enhancements, corrections, updates, etc.</w:t>
      </w:r>
    </w:p>
    <w:p w14:paraId="2C2DA2A2" w14:textId="77777777" w:rsidR="00E8629F" w:rsidRDefault="00E8629F">
      <w:pPr>
        <w:pStyle w:val="B2"/>
      </w:pPr>
      <w:proofErr w:type="gramStart"/>
      <w:r w:rsidRPr="00235394">
        <w:t>z</w:t>
      </w:r>
      <w:proofErr w:type="gramEnd"/>
      <w:r w:rsidRPr="00235394">
        <w:tab/>
        <w:t>the third digit is incremented when editorial only changes have been incorporated in the document.</w:t>
      </w:r>
    </w:p>
    <w:p w14:paraId="6DC4E422" w14:textId="77777777" w:rsidR="005C5EDC" w:rsidRPr="00235394" w:rsidRDefault="005C5EDC">
      <w:pPr>
        <w:pStyle w:val="B2"/>
      </w:pPr>
      <w:r>
        <w:br w:type="page"/>
      </w:r>
    </w:p>
    <w:p w14:paraId="3570F0E7" w14:textId="77777777" w:rsidR="005C5EDC" w:rsidRPr="00235394" w:rsidRDefault="005C5EDC" w:rsidP="005C5EDC">
      <w:pPr>
        <w:pStyle w:val="Heading1"/>
      </w:pPr>
      <w:bookmarkStart w:id="4" w:name="_Toc354562222"/>
      <w:bookmarkStart w:id="5" w:name="_Toc303929506"/>
      <w:r w:rsidRPr="00235394">
        <w:lastRenderedPageBreak/>
        <w:t>Introduction</w:t>
      </w:r>
      <w:bookmarkEnd w:id="4"/>
      <w:bookmarkEnd w:id="5"/>
    </w:p>
    <w:p w14:paraId="48D68DD5" w14:textId="77777777" w:rsidR="005C5EDC" w:rsidRPr="00235394" w:rsidRDefault="005C5EDC" w:rsidP="005C5EDC"/>
    <w:p w14:paraId="6A0BFBE5" w14:textId="77777777" w:rsidR="00E8629F" w:rsidRPr="00235394" w:rsidRDefault="00E8629F">
      <w:pPr>
        <w:pStyle w:val="Heading1"/>
      </w:pPr>
      <w:bookmarkStart w:id="6" w:name="_Toc303929507"/>
      <w:r w:rsidRPr="00235394">
        <w:t>1</w:t>
      </w:r>
      <w:r w:rsidRPr="00235394">
        <w:tab/>
        <w:t>Scope</w:t>
      </w:r>
      <w:bookmarkEnd w:id="6"/>
    </w:p>
    <w:p w14:paraId="68CB6006" w14:textId="26399A6E" w:rsidR="00976D09" w:rsidRPr="00976D09" w:rsidRDefault="00976D09" w:rsidP="00976D09">
      <w:r w:rsidRPr="00976D09">
        <w:t xml:space="preserve">This document is </w:t>
      </w:r>
      <w:r w:rsidRPr="00976D09">
        <w:rPr>
          <w:rFonts w:hint="eastAsia"/>
        </w:rPr>
        <w:t xml:space="preserve">related to </w:t>
      </w:r>
      <w:r w:rsidRPr="00976D09">
        <w:t xml:space="preserve">the technical report for </w:t>
      </w:r>
      <w:r w:rsidRPr="00976D09">
        <w:rPr>
          <w:rFonts w:hint="eastAsia"/>
        </w:rPr>
        <w:t xml:space="preserve">the </w:t>
      </w:r>
      <w:r w:rsidRPr="00976D09">
        <w:t>study item “</w:t>
      </w:r>
      <w:r w:rsidRPr="00976D09">
        <w:rPr>
          <w:lang w:val="en-US"/>
        </w:rPr>
        <w:t>Study on latency reduction techniques for LTE</w:t>
      </w:r>
      <w:r w:rsidRPr="00976D09">
        <w:t>”</w:t>
      </w:r>
      <w:r w:rsidRPr="00976D09">
        <w:rPr>
          <w:rFonts w:hint="eastAsia"/>
        </w:rPr>
        <w:t xml:space="preserve"> [</w:t>
      </w:r>
      <w:r w:rsidR="00390E8C">
        <w:t>2</w:t>
      </w:r>
      <w:r w:rsidRPr="00976D09">
        <w:rPr>
          <w:rFonts w:hint="eastAsia"/>
        </w:rPr>
        <w:t>]</w:t>
      </w:r>
      <w:r w:rsidRPr="00976D09">
        <w:t xml:space="preserve">. The purpose of this TR is to </w:t>
      </w:r>
      <w:r w:rsidRPr="00976D09">
        <w:rPr>
          <w:rFonts w:hint="eastAsia"/>
        </w:rPr>
        <w:t xml:space="preserve">capture the findings from </w:t>
      </w:r>
      <w:r>
        <w:t>TSG RAN WG2</w:t>
      </w:r>
      <w:r w:rsidRPr="00976D09">
        <w:t xml:space="preserve"> and</w:t>
      </w:r>
      <w:r>
        <w:rPr>
          <w:rFonts w:hint="eastAsia"/>
        </w:rPr>
        <w:t xml:space="preserve"> WG1</w:t>
      </w:r>
      <w:r w:rsidRPr="00976D09">
        <w:rPr>
          <w:rFonts w:hint="eastAsia"/>
        </w:rPr>
        <w:t xml:space="preserve"> according to their respective objectives, </w:t>
      </w:r>
      <w:r w:rsidRPr="00976D09">
        <w:t>and</w:t>
      </w:r>
      <w:r w:rsidRPr="00976D09">
        <w:rPr>
          <w:rFonts w:hint="eastAsia"/>
        </w:rPr>
        <w:t xml:space="preserve"> to </w:t>
      </w:r>
      <w:r w:rsidRPr="00976D09">
        <w:t>draw a conclusion on way forward.</w:t>
      </w:r>
    </w:p>
    <w:p w14:paraId="5D2FAC3B" w14:textId="77777777" w:rsidR="00976D09" w:rsidRPr="00976D09" w:rsidRDefault="00976D09" w:rsidP="00976D09">
      <w:r w:rsidRPr="00976D09">
        <w:t xml:space="preserve">This activity involves the Radio Access work area of the 3GPP studies and has </w:t>
      </w:r>
      <w:r w:rsidRPr="00976D09">
        <w:rPr>
          <w:rFonts w:hint="eastAsia"/>
        </w:rPr>
        <w:t xml:space="preserve">potential </w:t>
      </w:r>
      <w:r w:rsidRPr="00976D09">
        <w:t>impacts both on the Mobile Equipment and Access Network of the 3GPP systems.</w:t>
      </w:r>
    </w:p>
    <w:p w14:paraId="08EF3C69" w14:textId="77777777" w:rsidR="00E8629F" w:rsidRPr="00235394" w:rsidRDefault="00976D09" w:rsidP="00976D09">
      <w:r w:rsidRPr="00976D09">
        <w:t>This document is a ‘living’ document, i.e. it is permanently updated and presented to TSG-RAN meetings.</w:t>
      </w:r>
    </w:p>
    <w:p w14:paraId="5CED4DFA" w14:textId="77777777" w:rsidR="00E8629F" w:rsidRPr="00235394" w:rsidRDefault="00E8629F">
      <w:pPr>
        <w:pStyle w:val="Heading1"/>
      </w:pPr>
      <w:bookmarkStart w:id="7" w:name="_Toc303929508"/>
      <w:r w:rsidRPr="00235394">
        <w:t>2</w:t>
      </w:r>
      <w:r w:rsidRPr="00235394">
        <w:tab/>
        <w:t>References</w:t>
      </w:r>
      <w:bookmarkEnd w:id="7"/>
    </w:p>
    <w:p w14:paraId="16D554C0" w14:textId="77777777" w:rsidR="00E8629F" w:rsidRPr="00235394" w:rsidRDefault="00E8629F">
      <w:r w:rsidRPr="00235394">
        <w:t xml:space="preserve">The following documents contain </w:t>
      </w:r>
      <w:r w:rsidR="001B26DE">
        <w:t>provisions, which</w:t>
      </w:r>
      <w:r w:rsidRPr="00235394">
        <w:t xml:space="preserve"> through reference in this </w:t>
      </w:r>
      <w:r w:rsidR="001B26DE" w:rsidRPr="00235394">
        <w:t>text</w:t>
      </w:r>
      <w:r w:rsidRPr="00235394">
        <w:t xml:space="preserve"> constitute provisions of the present document.</w:t>
      </w:r>
    </w:p>
    <w:p w14:paraId="112116EE" w14:textId="77777777" w:rsidR="00E8629F" w:rsidRPr="00235394" w:rsidRDefault="00E8629F">
      <w:pPr>
        <w:pStyle w:val="B1"/>
      </w:pPr>
      <w:r w:rsidRPr="00235394">
        <w:t>-</w:t>
      </w:r>
      <w:r w:rsidRPr="00235394">
        <w:tab/>
        <w:t>References are either specific (identified by date of publication, edition number, version number, etc.) or non</w:t>
      </w:r>
      <w:r w:rsidRPr="00235394">
        <w:noBreakHyphen/>
        <w:t>specific.</w:t>
      </w:r>
    </w:p>
    <w:p w14:paraId="3D795F62" w14:textId="77777777" w:rsidR="00E8629F" w:rsidRPr="00235394" w:rsidRDefault="00E8629F">
      <w:pPr>
        <w:pStyle w:val="B1"/>
      </w:pPr>
      <w:r w:rsidRPr="00235394">
        <w:t>-</w:t>
      </w:r>
      <w:r w:rsidRPr="00235394">
        <w:tab/>
        <w:t>For a specific reference, subsequent revisions do not apply.</w:t>
      </w:r>
    </w:p>
    <w:p w14:paraId="744D11E8" w14:textId="77777777" w:rsidR="00E8629F" w:rsidRPr="00235394" w:rsidRDefault="00E8629F">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Pr="00235394">
        <w:rPr>
          <w:i/>
          <w:iCs/>
        </w:rPr>
        <w:t>in the same Release as the present document</w:t>
      </w:r>
      <w:r w:rsidRPr="00235394">
        <w:t>.</w:t>
      </w:r>
    </w:p>
    <w:p w14:paraId="4BB4F348" w14:textId="77777777" w:rsidR="00282213" w:rsidRPr="00235394" w:rsidRDefault="00282213" w:rsidP="00282213">
      <w:pPr>
        <w:pStyle w:val="EX"/>
      </w:pPr>
      <w:r w:rsidRPr="00235394">
        <w:t>[1]</w:t>
      </w:r>
      <w:r w:rsidRPr="00235394">
        <w:tab/>
        <w:t>3GPP TR 21.905: "Vocabulary for 3GPP Specifications".</w:t>
      </w:r>
    </w:p>
    <w:p w14:paraId="77E5F0B0" w14:textId="77777777" w:rsidR="00282213" w:rsidRDefault="00282213" w:rsidP="00A06668">
      <w:pPr>
        <w:pStyle w:val="EX"/>
      </w:pPr>
      <w:r w:rsidRPr="00235394">
        <w:t>[</w:t>
      </w:r>
      <w:r w:rsidRPr="00235394">
        <w:rPr>
          <w:noProof/>
        </w:rPr>
        <w:t>2</w:t>
      </w:r>
      <w:r w:rsidRPr="00235394">
        <w:t>]</w:t>
      </w:r>
      <w:r w:rsidRPr="00235394">
        <w:tab/>
      </w:r>
      <w:r w:rsidR="00385213" w:rsidRPr="00385213">
        <w:t>RP-150465</w:t>
      </w:r>
      <w:r w:rsidR="00385213">
        <w:t xml:space="preserve">, </w:t>
      </w:r>
      <w:r w:rsidR="00385213" w:rsidRPr="00385213">
        <w:t>New SI proposal: Study on Latency reduction techniques for LTE</w:t>
      </w:r>
      <w:r w:rsidR="00385213">
        <w:t xml:space="preserve">, Ericsson, RAN#67, </w:t>
      </w:r>
      <w:proofErr w:type="gramStart"/>
      <w:r w:rsidR="00385213">
        <w:t>March</w:t>
      </w:r>
      <w:proofErr w:type="gramEnd"/>
      <w:r w:rsidR="00385213">
        <w:t xml:space="preserve"> 2015.</w:t>
      </w:r>
    </w:p>
    <w:p w14:paraId="4B4F807B" w14:textId="77777777" w:rsidR="00803F5A" w:rsidRDefault="00803F5A" w:rsidP="00A06668">
      <w:pPr>
        <w:pStyle w:val="EX"/>
      </w:pPr>
      <w:r>
        <w:t>[3]</w:t>
      </w:r>
      <w:r>
        <w:tab/>
      </w:r>
      <w:r w:rsidRPr="00803F5A">
        <w:t>R2-152326</w:t>
      </w:r>
      <w:r>
        <w:t xml:space="preserve">, </w:t>
      </w:r>
      <w:r w:rsidRPr="00803F5A">
        <w:t>Latency reductions in LTE</w:t>
      </w:r>
      <w:r>
        <w:t>, Ericsson,</w:t>
      </w:r>
      <w:r w:rsidRPr="00803F5A">
        <w:t xml:space="preserve"> </w:t>
      </w:r>
      <w:r>
        <w:t>RAN2#90, May 2015</w:t>
      </w:r>
    </w:p>
    <w:p w14:paraId="4400C1EE" w14:textId="77777777" w:rsidR="00803F5A" w:rsidRDefault="00803F5A" w:rsidP="00A06668">
      <w:pPr>
        <w:pStyle w:val="EX"/>
      </w:pPr>
      <w:r>
        <w:t>[4]</w:t>
      </w:r>
      <w:r>
        <w:tab/>
      </w:r>
      <w:r w:rsidRPr="00803F5A">
        <w:t>R2-152174</w:t>
      </w:r>
      <w:r>
        <w:t xml:space="preserve">, </w:t>
      </w:r>
      <w:r w:rsidRPr="00803F5A">
        <w:t xml:space="preserve">Impact of latency reduction on TCP slow-start </w:t>
      </w:r>
      <w:r>
        <w:t>behaviour, Intel Corp. RAN2#90, May 2015</w:t>
      </w:r>
    </w:p>
    <w:p w14:paraId="6C1C99BB" w14:textId="77777777" w:rsidR="00747078" w:rsidRDefault="00803F5A" w:rsidP="00965589">
      <w:pPr>
        <w:pStyle w:val="EX"/>
      </w:pPr>
      <w:r>
        <w:t>[5]</w:t>
      </w:r>
      <w:r>
        <w:tab/>
      </w:r>
      <w:r w:rsidRPr="00803F5A">
        <w:t>R2-152456</w:t>
      </w:r>
      <w:r>
        <w:t xml:space="preserve">, </w:t>
      </w:r>
      <w:r w:rsidR="0053118D" w:rsidRPr="0053118D">
        <w:t>Evaluation on the gains provided by 0.5ms TTI</w:t>
      </w:r>
      <w:r w:rsidR="0053118D">
        <w:t xml:space="preserve">, Huawei, </w:t>
      </w:r>
      <w:proofErr w:type="spellStart"/>
      <w:r w:rsidR="0053118D">
        <w:t>HiSilicon</w:t>
      </w:r>
      <w:proofErr w:type="spellEnd"/>
      <w:r w:rsidR="0053118D">
        <w:t xml:space="preserve">, RAN2#90, </w:t>
      </w:r>
      <w:proofErr w:type="gramStart"/>
      <w:r w:rsidR="0053118D">
        <w:t>May</w:t>
      </w:r>
      <w:proofErr w:type="gramEnd"/>
      <w:r w:rsidR="0053118D">
        <w:t xml:space="preserve"> 2015</w:t>
      </w:r>
    </w:p>
    <w:p w14:paraId="204285B5" w14:textId="77777777" w:rsidR="00965589" w:rsidRPr="00235394" w:rsidRDefault="00965589" w:rsidP="00965589">
      <w:pPr>
        <w:pStyle w:val="EX"/>
        <w:ind w:left="0" w:firstLine="0"/>
      </w:pPr>
    </w:p>
    <w:p w14:paraId="33104473" w14:textId="77777777" w:rsidR="00282213" w:rsidRPr="00235394" w:rsidRDefault="00282213" w:rsidP="00965589">
      <w:pPr>
        <w:pStyle w:val="EX"/>
      </w:pPr>
      <w:r w:rsidRPr="00235394">
        <w:t>…</w:t>
      </w:r>
    </w:p>
    <w:p w14:paraId="121EC580" w14:textId="77777777" w:rsidR="00E8629F" w:rsidRDefault="00E8629F" w:rsidP="0081211B">
      <w:pPr>
        <w:pStyle w:val="Heading1"/>
      </w:pPr>
      <w:bookmarkStart w:id="8" w:name="_Toc303929509"/>
      <w:r w:rsidRPr="00235394">
        <w:t>3</w:t>
      </w:r>
      <w:r w:rsidRPr="00235394">
        <w:tab/>
      </w:r>
      <w:r w:rsidR="00367724" w:rsidRPr="00235394">
        <w:t>Definitions, symbols and abbreviations</w:t>
      </w:r>
      <w:bookmarkEnd w:id="8"/>
    </w:p>
    <w:p w14:paraId="418B6B2F" w14:textId="77777777" w:rsidR="0081211B" w:rsidRPr="0081211B" w:rsidRDefault="0081211B" w:rsidP="0081211B"/>
    <w:p w14:paraId="1C9BBFF2" w14:textId="77777777" w:rsidR="00E8629F" w:rsidRPr="00235394" w:rsidRDefault="00E8629F">
      <w:pPr>
        <w:pStyle w:val="Heading2"/>
      </w:pPr>
      <w:bookmarkStart w:id="9" w:name="_Toc303929510"/>
      <w:r w:rsidRPr="00235394">
        <w:t>3.1</w:t>
      </w:r>
      <w:r w:rsidRPr="00235394">
        <w:tab/>
        <w:t>Definitions</w:t>
      </w:r>
      <w:bookmarkEnd w:id="9"/>
    </w:p>
    <w:p w14:paraId="1E1F6089" w14:textId="77777777" w:rsidR="00E8629F" w:rsidRPr="00235394" w:rsidRDefault="00E8629F">
      <w:r w:rsidRPr="00235394">
        <w:t xml:space="preserve">For the purposes of the present document, the terms and definitions given in </w:t>
      </w:r>
      <w:bookmarkStart w:id="10" w:name="OLE_LINK1"/>
      <w:bookmarkStart w:id="11" w:name="OLE_LINK2"/>
      <w:bookmarkStart w:id="12" w:name="OLE_LINK3"/>
      <w:bookmarkStart w:id="13" w:name="OLE_LINK4"/>
      <w:bookmarkStart w:id="14" w:name="OLE_LINK5"/>
      <w:r w:rsidR="00212373">
        <w:t xml:space="preserve">3GPP </w:t>
      </w:r>
      <w:bookmarkEnd w:id="10"/>
      <w:bookmarkEnd w:id="11"/>
      <w:bookmarkEnd w:id="12"/>
      <w:bookmarkEnd w:id="13"/>
      <w:bookmarkEnd w:id="14"/>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34C73565" w14:textId="77777777" w:rsidR="00E8629F" w:rsidRPr="00235394" w:rsidRDefault="00E8629F">
      <w:pPr>
        <w:pStyle w:val="Heading2"/>
      </w:pPr>
      <w:bookmarkStart w:id="15" w:name="_Toc303929511"/>
      <w:r w:rsidRPr="00235394">
        <w:lastRenderedPageBreak/>
        <w:t>3.2</w:t>
      </w:r>
      <w:r w:rsidRPr="00235394">
        <w:tab/>
        <w:t>Symbols</w:t>
      </w:r>
      <w:bookmarkEnd w:id="15"/>
    </w:p>
    <w:p w14:paraId="5958446C" w14:textId="77777777" w:rsidR="00E8629F" w:rsidRPr="00235394" w:rsidRDefault="00E8629F">
      <w:pPr>
        <w:keepNext/>
      </w:pPr>
      <w:r w:rsidRPr="00235394">
        <w:t>For the purposes of the present document, the following symbols apply:</w:t>
      </w:r>
    </w:p>
    <w:p w14:paraId="2A45D02F" w14:textId="77777777" w:rsidR="00E8629F" w:rsidRPr="00235394" w:rsidRDefault="00E8629F">
      <w:pPr>
        <w:pStyle w:val="Guidance"/>
      </w:pPr>
      <w:r w:rsidRPr="00235394">
        <w:t>Symbol format (EW)</w:t>
      </w:r>
    </w:p>
    <w:p w14:paraId="53505298" w14:textId="77777777" w:rsidR="00E8629F" w:rsidRPr="00235394" w:rsidRDefault="00E8629F">
      <w:pPr>
        <w:pStyle w:val="EW"/>
      </w:pPr>
      <w:r w:rsidRPr="00235394">
        <w:t>&lt;</w:t>
      </w:r>
      <w:proofErr w:type="gramStart"/>
      <w:r w:rsidRPr="00235394">
        <w:t>symbol</w:t>
      </w:r>
      <w:proofErr w:type="gramEnd"/>
      <w:r w:rsidRPr="00235394">
        <w:t>&gt;</w:t>
      </w:r>
      <w:r w:rsidRPr="00235394">
        <w:tab/>
        <w:t>&lt;Explanation&gt;</w:t>
      </w:r>
    </w:p>
    <w:p w14:paraId="4B7D81E9" w14:textId="77777777" w:rsidR="00E8629F" w:rsidRPr="00235394" w:rsidRDefault="00E8629F">
      <w:pPr>
        <w:pStyle w:val="EW"/>
      </w:pPr>
    </w:p>
    <w:p w14:paraId="28EDA8AE" w14:textId="77777777" w:rsidR="00E8629F" w:rsidRPr="00235394" w:rsidRDefault="00E8629F">
      <w:pPr>
        <w:pStyle w:val="Heading2"/>
      </w:pPr>
      <w:bookmarkStart w:id="16" w:name="_Toc303929512"/>
      <w:r w:rsidRPr="00235394">
        <w:t>3.3</w:t>
      </w:r>
      <w:r w:rsidRPr="00235394">
        <w:tab/>
        <w:t>Abbreviations</w:t>
      </w:r>
      <w:bookmarkEnd w:id="16"/>
    </w:p>
    <w:p w14:paraId="406CD74E"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2A8C98BD" w14:textId="77777777" w:rsidR="00E8629F" w:rsidRPr="00235394" w:rsidRDefault="00E8629F">
      <w:pPr>
        <w:pStyle w:val="Guidance"/>
        <w:keepNext/>
      </w:pPr>
      <w:r w:rsidRPr="00235394">
        <w:t>Abbreviation format (EW)</w:t>
      </w:r>
    </w:p>
    <w:p w14:paraId="6ECC567C" w14:textId="77777777" w:rsidR="00CB30B6" w:rsidRPr="00CB30B6" w:rsidRDefault="00E8629F" w:rsidP="005C5EDC">
      <w:pPr>
        <w:pStyle w:val="EW"/>
      </w:pPr>
      <w:r w:rsidRPr="00235394">
        <w:t>&lt;ACRONYM&gt;</w:t>
      </w:r>
      <w:r w:rsidRPr="00235394">
        <w:tab/>
        <w:t>&lt;Explanation&gt;</w:t>
      </w:r>
    </w:p>
    <w:p w14:paraId="301ECC5B" w14:textId="77777777" w:rsidR="00C44C6A" w:rsidRDefault="005C5EDC" w:rsidP="00C44C6A">
      <w:pPr>
        <w:pStyle w:val="Heading1"/>
      </w:pPr>
      <w:bookmarkStart w:id="17" w:name="_Toc303929513"/>
      <w:r>
        <w:t>4</w:t>
      </w:r>
      <w:r w:rsidR="00C44C6A">
        <w:tab/>
        <w:t>Study Objectives</w:t>
      </w:r>
      <w:bookmarkEnd w:id="17"/>
    </w:p>
    <w:p w14:paraId="28929BE6" w14:textId="77777777" w:rsidR="00385213" w:rsidRPr="00385213" w:rsidRDefault="00FF48D8" w:rsidP="00385213">
      <w:r w:rsidRPr="00560AC2">
        <w:t>Potential</w:t>
      </w:r>
      <w:r w:rsidRPr="000B1316">
        <w:t xml:space="preserve"> gains like reduced response time and improved TCP throughput due to latency improvements on typical applications and use cases are identified and documented. In this evaluation</w:t>
      </w:r>
      <w:r w:rsidR="00630A10" w:rsidRPr="00195C26">
        <w:t>,</w:t>
      </w:r>
      <w:r w:rsidRPr="00195C26">
        <w:t xml:space="preserve"> latency reductions due to protocol enha</w:t>
      </w:r>
      <w:r w:rsidRPr="007909C5">
        <w:t>ncements as well as shortened TTIs</w:t>
      </w:r>
      <w:r w:rsidRPr="00803F5A">
        <w:t xml:space="preserve"> </w:t>
      </w:r>
      <w:r w:rsidR="00630A10" w:rsidRPr="00803F5A">
        <w:t>are</w:t>
      </w:r>
      <w:r w:rsidRPr="00803F5A">
        <w:t xml:space="preserve"> assume</w:t>
      </w:r>
      <w:r w:rsidRPr="0053118D">
        <w:t>d</w:t>
      </w:r>
      <w:r w:rsidR="00385213" w:rsidRPr="00747078">
        <w:t>. Specifically, the following items should apply:</w:t>
      </w:r>
    </w:p>
    <w:p w14:paraId="1B737C0E" w14:textId="77777777" w:rsidR="00385213" w:rsidRDefault="00385213" w:rsidP="00385213">
      <w:pPr>
        <w:pStyle w:val="ListParagraph"/>
        <w:numPr>
          <w:ilvl w:val="0"/>
          <w:numId w:val="5"/>
        </w:numPr>
      </w:pPr>
      <w:r>
        <w:t>Consider the web application (HTTP/FTP+TCP) use case and analyse the possible gains in the performance metrics of delay and perceived data rate for TCP based data transactions.</w:t>
      </w:r>
    </w:p>
    <w:p w14:paraId="386AF316" w14:textId="77777777" w:rsidR="00385213" w:rsidRDefault="00385213" w:rsidP="00385213">
      <w:pPr>
        <w:pStyle w:val="ListParagraph"/>
        <w:numPr>
          <w:ilvl w:val="0"/>
          <w:numId w:val="5"/>
        </w:numPr>
      </w:pPr>
      <w:r>
        <w:t>Consider real-time application use case and analyse the possible gains in delay, service coverage and system capacity.</w:t>
      </w:r>
    </w:p>
    <w:p w14:paraId="79FC7033" w14:textId="77777777" w:rsidR="00385213" w:rsidRDefault="00385213" w:rsidP="00385213">
      <w:pPr>
        <w:pStyle w:val="ListParagraph"/>
        <w:numPr>
          <w:ilvl w:val="0"/>
          <w:numId w:val="5"/>
        </w:numPr>
      </w:pPr>
      <w:r>
        <w:t>Other areas in accordance with [2] may be considered as well</w:t>
      </w:r>
    </w:p>
    <w:p w14:paraId="6469533B" w14:textId="77777777" w:rsidR="00385213" w:rsidRDefault="00385213" w:rsidP="002D60A1">
      <w:pPr>
        <w:pStyle w:val="ListParagraph"/>
        <w:numPr>
          <w:ilvl w:val="0"/>
          <w:numId w:val="5"/>
        </w:numPr>
      </w:pPr>
      <w:r>
        <w:t>Aspects of complexity, energy-consumption, signalling overhead and resource efficiency should be considered.</w:t>
      </w:r>
    </w:p>
    <w:p w14:paraId="37AADE45" w14:textId="77777777" w:rsidR="00FF48D8" w:rsidRDefault="00630A10" w:rsidP="00FF48D8">
      <w:r>
        <w:t>The evaluations include</w:t>
      </w:r>
      <w:r w:rsidR="00FF48D8">
        <w:t xml:space="preserve"> active UEs and UEs that have been inactive a longer time, </w:t>
      </w:r>
      <w:r>
        <w:t>but are kept in RRC Connected.</w:t>
      </w:r>
      <w:r w:rsidR="00FF48D8">
        <w:t xml:space="preserve"> </w:t>
      </w:r>
      <w:r>
        <w:t>Reducing</w:t>
      </w:r>
      <w:r w:rsidR="00FF48D8">
        <w:t xml:space="preserve"> user plane latency for the scheduled UL transmission with resource efficient solution as a result of protocol and </w:t>
      </w:r>
      <w:r>
        <w:t>signalling</w:t>
      </w:r>
      <w:r w:rsidR="00FF48D8">
        <w:t xml:space="preserve"> enhancements are studied and compared to the pre-scheduling solutions allowed by the standar</w:t>
      </w:r>
      <w:r>
        <w:t>d today.</w:t>
      </w:r>
    </w:p>
    <w:p w14:paraId="311DBCC2" w14:textId="77777777" w:rsidR="00FF48D8" w:rsidRDefault="00630A10" w:rsidP="00FF48D8">
      <w:r>
        <w:t xml:space="preserve">Specification impact, </w:t>
      </w:r>
      <w:r w:rsidR="00FF48D8">
        <w:t xml:space="preserve">feasibility and performance of TTI lengths between 0.5ms and </w:t>
      </w:r>
      <w:r>
        <w:t>one OFDM symbol are studied,</w:t>
      </w:r>
      <w:r w:rsidR="00FF48D8">
        <w:t xml:space="preserve"> taking into account impact on </w:t>
      </w:r>
      <w:r>
        <w:t>e.g</w:t>
      </w:r>
      <w:r w:rsidRPr="00ED217A">
        <w:t xml:space="preserve">. </w:t>
      </w:r>
      <w:r w:rsidR="00361733" w:rsidRPr="00ED217A">
        <w:t>L2 overhead</w:t>
      </w:r>
      <w:r w:rsidR="00361733">
        <w:t xml:space="preserve">, </w:t>
      </w:r>
      <w:r w:rsidR="00FF48D8">
        <w:t xml:space="preserve">reference signals and physical layer control </w:t>
      </w:r>
      <w:r>
        <w:t>signalling.</w:t>
      </w:r>
      <w:r w:rsidR="00FF48D8">
        <w:t xml:space="preserve"> </w:t>
      </w:r>
    </w:p>
    <w:p w14:paraId="5CDF2116" w14:textId="77777777" w:rsidR="00FF48D8" w:rsidRPr="00FF48D8" w:rsidRDefault="00630A10" w:rsidP="002D60A1">
      <w:r>
        <w:t>B</w:t>
      </w:r>
      <w:r w:rsidR="00FF48D8">
        <w:t>ackwards co</w:t>
      </w:r>
      <w:r>
        <w:t>mpatibility shall be preserved, i.e. solutions should allow</w:t>
      </w:r>
      <w:r w:rsidR="00FF48D8">
        <w:t xml:space="preserve"> normal operation of pre-</w:t>
      </w:r>
      <w:proofErr w:type="spellStart"/>
      <w:r>
        <w:t>Rel</w:t>
      </w:r>
      <w:proofErr w:type="spellEnd"/>
      <w:r>
        <w:t xml:space="preserve"> 13 UEs on the same carrier.</w:t>
      </w:r>
    </w:p>
    <w:p w14:paraId="77053530" w14:textId="77777777" w:rsidR="00C44C6A" w:rsidRDefault="00C44C6A" w:rsidP="00C44C6A"/>
    <w:p w14:paraId="1DD6575E" w14:textId="77777777" w:rsidR="00CB30B6" w:rsidRDefault="005C5EDC" w:rsidP="00CB30B6">
      <w:pPr>
        <w:pStyle w:val="Heading1"/>
      </w:pPr>
      <w:bookmarkStart w:id="18" w:name="_Toc303929514"/>
      <w:r>
        <w:t>5</w:t>
      </w:r>
      <w:r w:rsidR="00CB30B6">
        <w:tab/>
      </w:r>
      <w:r w:rsidR="00CB30B6" w:rsidRPr="00CB30B6">
        <w:t>Overview of LTE latency</w:t>
      </w:r>
      <w:bookmarkEnd w:id="18"/>
    </w:p>
    <w:p w14:paraId="42E27E66" w14:textId="77777777" w:rsidR="00CC481A" w:rsidRDefault="001D0EAA" w:rsidP="002D60A1">
      <w:r w:rsidRPr="001D0EAA">
        <w:t>In an LTE system there are multiple components contributing to the total end to end delay for connected UEs. The limitations in performance are in general use case dependent; for which e.g. UL latency may influence the DL application performance and vice versa.</w:t>
      </w:r>
    </w:p>
    <w:p w14:paraId="0617F350" w14:textId="77777777" w:rsidR="008F2188" w:rsidRDefault="008F2188" w:rsidP="00ED217A">
      <w:pPr>
        <w:pStyle w:val="Heading2"/>
      </w:pPr>
      <w:bookmarkStart w:id="19" w:name="_Toc303929515"/>
      <w:r>
        <w:t>5.1</w:t>
      </w:r>
      <w:r>
        <w:tab/>
        <w:t>Delay components</w:t>
      </w:r>
      <w:bookmarkEnd w:id="19"/>
    </w:p>
    <w:p w14:paraId="5FDDF8E3" w14:textId="77777777" w:rsidR="004A0739" w:rsidRPr="00CC481A" w:rsidRDefault="004A0739" w:rsidP="002D60A1">
      <w:r w:rsidRPr="004A0739">
        <w:t xml:space="preserve">Examples of sources </w:t>
      </w:r>
      <w:r>
        <w:t xml:space="preserve">to latency </w:t>
      </w:r>
      <w:r w:rsidRPr="004A0739">
        <w:t xml:space="preserve">are listed below. For </w:t>
      </w:r>
      <w:r w:rsidRPr="00ED217A">
        <w:t>UL, a signalling chart is shown in Figure 1. For DL, a corresponding signalling chart is shown in Figure 2.</w:t>
      </w:r>
      <w:r w:rsidR="00FA245D" w:rsidRPr="00ED217A">
        <w:t xml:space="preserve"> In this example, UL synchronization is assumed.</w:t>
      </w:r>
    </w:p>
    <w:p w14:paraId="61A1F87A" w14:textId="77777777" w:rsidR="00CB30B6" w:rsidRDefault="00131770" w:rsidP="00214093">
      <w:pPr>
        <w:pStyle w:val="TH"/>
      </w:pPr>
      <w:r>
        <w:object w:dxaOrig="11386" w:dyaOrig="8385" w14:anchorId="5A2EB2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pt;height:267.35pt" o:ole="">
            <v:imagedata r:id="rId12" o:title=""/>
          </v:shape>
          <o:OLEObject Type="Embed" ProgID="Visio.Drawing.15" ShapeID="_x0000_i1025" DrawAspect="Content" ObjectID="_1377758336" r:id="rId13"/>
        </w:object>
      </w:r>
    </w:p>
    <w:p w14:paraId="1DC63C42" w14:textId="77777777" w:rsidR="004A0739" w:rsidRDefault="004A0739" w:rsidP="00A35E89">
      <w:pPr>
        <w:pStyle w:val="TH"/>
      </w:pPr>
      <w:r w:rsidRPr="004A0739">
        <w:t xml:space="preserve">Figure 1. </w:t>
      </w:r>
      <w:proofErr w:type="gramStart"/>
      <w:r w:rsidRPr="004A0739">
        <w:t>Overview of UL transmission delay.</w:t>
      </w:r>
      <w:proofErr w:type="gramEnd"/>
      <w:r w:rsidRPr="004A0739">
        <w:t xml:space="preserve"> Does not include retransmissions.</w:t>
      </w:r>
    </w:p>
    <w:p w14:paraId="590284F2" w14:textId="77777777" w:rsidR="004A0739" w:rsidRDefault="004A0739" w:rsidP="00214093">
      <w:pPr>
        <w:pStyle w:val="TH"/>
      </w:pPr>
      <w:r>
        <w:object w:dxaOrig="12000" w:dyaOrig="5556" w14:anchorId="4C888137">
          <v:shape id="_x0000_i1026" type="#_x0000_t75" style="width:370.65pt;height:172pt" o:ole="">
            <v:imagedata r:id="rId14" o:title=""/>
          </v:shape>
          <o:OLEObject Type="Embed" ProgID="Visio.Drawing.15" ShapeID="_x0000_i1026" DrawAspect="Content" ObjectID="_1377758337" r:id="rId15"/>
        </w:object>
      </w:r>
    </w:p>
    <w:p w14:paraId="50B31101" w14:textId="0AE64568" w:rsidR="004A0739" w:rsidRDefault="004A0739" w:rsidP="00A35E89">
      <w:pPr>
        <w:pStyle w:val="TH"/>
      </w:pPr>
      <w:r w:rsidRPr="004A0739">
        <w:t xml:space="preserve">Figure 2. </w:t>
      </w:r>
      <w:proofErr w:type="gramStart"/>
      <w:r w:rsidRPr="004A0739">
        <w:t>Overview of DL transmission delay.</w:t>
      </w:r>
      <w:proofErr w:type="gramEnd"/>
      <w:r w:rsidRPr="004A0739">
        <w:t xml:space="preserve"> Does not include retransmissions</w:t>
      </w:r>
    </w:p>
    <w:p w14:paraId="00A02C15" w14:textId="77777777" w:rsidR="00675901" w:rsidRDefault="00675901" w:rsidP="00675901">
      <w:pPr>
        <w:tabs>
          <w:tab w:val="num" w:pos="720"/>
        </w:tabs>
        <w:rPr>
          <w:b/>
        </w:rPr>
      </w:pPr>
      <w:r w:rsidRPr="0023334E">
        <w:rPr>
          <w:b/>
        </w:rPr>
        <w:t>Grant acquisition</w:t>
      </w:r>
    </w:p>
    <w:p w14:paraId="1BC7D781" w14:textId="77777777" w:rsidR="00675901" w:rsidRDefault="00675901" w:rsidP="00675901">
      <w:pPr>
        <w:tabs>
          <w:tab w:val="num" w:pos="720"/>
        </w:tabs>
      </w:pPr>
      <w:r w:rsidRPr="00675901">
        <w:t>A UE with data to send must send a Scheduling Request (SR) and receive a scheduling grant before transmitting the data packet. In order to send a SR it must wait for a SR-valid PUCCH resource</w:t>
      </w:r>
      <w:r>
        <w:t xml:space="preserve"> and a corresponding scheduling</w:t>
      </w:r>
      <w:r w:rsidRPr="00675901">
        <w:t xml:space="preserve"> grant</w:t>
      </w:r>
      <w:r>
        <w:t xml:space="preserve"> </w:t>
      </w:r>
      <w:r w:rsidRPr="00675901">
        <w:t>transmitted to the UE</w:t>
      </w:r>
      <w:r>
        <w:t xml:space="preserve"> in response</w:t>
      </w:r>
      <w:r w:rsidRPr="00675901">
        <w:t xml:space="preserve">. When the grant is decoded the data transmission can start over PUSCH. </w:t>
      </w:r>
    </w:p>
    <w:p w14:paraId="5CA33A57" w14:textId="77777777" w:rsidR="00675901" w:rsidRPr="0023334E" w:rsidRDefault="00675901" w:rsidP="00675901">
      <w:pPr>
        <w:tabs>
          <w:tab w:val="num" w:pos="720"/>
        </w:tabs>
        <w:rPr>
          <w:b/>
        </w:rPr>
      </w:pPr>
      <w:r w:rsidRPr="0023334E">
        <w:rPr>
          <w:b/>
        </w:rPr>
        <w:t>Random access</w:t>
      </w:r>
    </w:p>
    <w:p w14:paraId="7D021613" w14:textId="77777777" w:rsidR="00675901" w:rsidRDefault="00675901" w:rsidP="00675901">
      <w:pPr>
        <w:tabs>
          <w:tab w:val="num" w:pos="720"/>
        </w:tabs>
      </w:pPr>
      <w:r>
        <w:t>If</w:t>
      </w:r>
      <w:r w:rsidRPr="00675901">
        <w:t xml:space="preserve"> the UL timing of a UE is not aligned</w:t>
      </w:r>
      <w:r>
        <w:t>, i</w:t>
      </w:r>
      <w:r w:rsidRPr="00675901">
        <w:t xml:space="preserve">nitial time alignment is acquired with the random access procedure. </w:t>
      </w:r>
      <w:r>
        <w:t>T</w:t>
      </w:r>
      <w:r w:rsidRPr="00675901">
        <w:t xml:space="preserve">he </w:t>
      </w:r>
      <w:r>
        <w:t xml:space="preserve">time </w:t>
      </w:r>
      <w:r w:rsidRPr="00675901">
        <w:t>alignment can be maintained with timing advance commands from the eNB to the UE.</w:t>
      </w:r>
      <w:r>
        <w:t xml:space="preserve"> However</w:t>
      </w:r>
      <w:r w:rsidRPr="00675901">
        <w:t>, it may be desirable to stop the maintenance of UL time alignme</w:t>
      </w:r>
      <w:r>
        <w:t>nt after a period of inactivity</w:t>
      </w:r>
      <w:r w:rsidRPr="00675901">
        <w:t xml:space="preserve">, </w:t>
      </w:r>
      <w:r>
        <w:t xml:space="preserve">thus </w:t>
      </w:r>
      <w:r w:rsidRPr="00675901">
        <w:t>the duration of the random access procedure may contribute to the overall latency</w:t>
      </w:r>
      <w:r w:rsidR="00CC1A45">
        <w:t xml:space="preserve"> in RRC_CONNECTED</w:t>
      </w:r>
      <w:r w:rsidRPr="00675901">
        <w:t>. The random access procedure also serves as an UL grant acquisition mechanism (Random Access based Scheduling Request). Therefore, for cases where random access is needed, no separate PUCCH based SR procedure/step is needed.</w:t>
      </w:r>
    </w:p>
    <w:p w14:paraId="5415BFCD" w14:textId="77777777" w:rsidR="0053544E" w:rsidRPr="0023334E" w:rsidRDefault="0053544E" w:rsidP="0053544E">
      <w:pPr>
        <w:tabs>
          <w:tab w:val="num" w:pos="720"/>
        </w:tabs>
        <w:rPr>
          <w:b/>
        </w:rPr>
      </w:pPr>
      <w:r w:rsidRPr="0023334E">
        <w:rPr>
          <w:b/>
        </w:rPr>
        <w:t>Transmission</w:t>
      </w:r>
      <w:r w:rsidR="00DB0612">
        <w:rPr>
          <w:b/>
        </w:rPr>
        <w:t xml:space="preserve"> Time Interval (TTI)</w:t>
      </w:r>
    </w:p>
    <w:p w14:paraId="616C00B3" w14:textId="77777777" w:rsidR="0053544E" w:rsidRPr="0053544E" w:rsidRDefault="0053544E" w:rsidP="0053544E">
      <w:pPr>
        <w:tabs>
          <w:tab w:val="num" w:pos="720"/>
        </w:tabs>
      </w:pPr>
      <w:r w:rsidRPr="0053544E">
        <w:t xml:space="preserve">The transmission of a request, grant, or data is done in subframe chunks with a fixed duration (1 </w:t>
      </w:r>
      <w:proofErr w:type="spellStart"/>
      <w:r w:rsidRPr="0053544E">
        <w:t>ms</w:t>
      </w:r>
      <w:proofErr w:type="spellEnd"/>
      <w:r w:rsidRPr="0053544E">
        <w:t>), which is the source of a delay per packet exchange between the UE and the eNodeB.</w:t>
      </w:r>
    </w:p>
    <w:p w14:paraId="0763BC15" w14:textId="77777777" w:rsidR="00DB0612" w:rsidRPr="0023334E" w:rsidRDefault="00DB0612" w:rsidP="00DB0612">
      <w:pPr>
        <w:tabs>
          <w:tab w:val="num" w:pos="720"/>
        </w:tabs>
        <w:rPr>
          <w:b/>
        </w:rPr>
      </w:pPr>
      <w:r w:rsidRPr="0023334E">
        <w:rPr>
          <w:b/>
        </w:rPr>
        <w:lastRenderedPageBreak/>
        <w:t>Processing</w:t>
      </w:r>
    </w:p>
    <w:p w14:paraId="18331812" w14:textId="77777777" w:rsidR="0053544E" w:rsidRPr="00675901" w:rsidRDefault="00DB0612" w:rsidP="00DB0612">
      <w:pPr>
        <w:tabs>
          <w:tab w:val="num" w:pos="720"/>
        </w:tabs>
      </w:pPr>
      <w:r w:rsidRPr="00DB0612">
        <w:t xml:space="preserve">Data and control need to be processed (e.g., encoded and decoded) in the UE and eNodeB. Data processing is a source of processing </w:t>
      </w:r>
      <w:r w:rsidR="007B59D0" w:rsidRPr="00DB0612">
        <w:t>delays, which</w:t>
      </w:r>
      <w:r w:rsidRPr="00DB0612">
        <w:t xml:space="preserve"> are proportional to the TB size.</w:t>
      </w:r>
      <w:r w:rsidR="007B59D0">
        <w:t xml:space="preserve"> </w:t>
      </w:r>
      <w:r w:rsidR="007B59D0" w:rsidRPr="007B59D0">
        <w:t>The processing of control information is typically less dependent on TB size.</w:t>
      </w:r>
    </w:p>
    <w:p w14:paraId="7B2F24FB" w14:textId="77777777" w:rsidR="007B59D0" w:rsidRPr="0023334E" w:rsidRDefault="007B59D0" w:rsidP="007B59D0">
      <w:pPr>
        <w:tabs>
          <w:tab w:val="num" w:pos="720"/>
        </w:tabs>
        <w:rPr>
          <w:b/>
        </w:rPr>
      </w:pPr>
      <w:r w:rsidRPr="0023334E">
        <w:rPr>
          <w:b/>
        </w:rPr>
        <w:t>HARQ Round Trip Time (RTT)</w:t>
      </w:r>
    </w:p>
    <w:p w14:paraId="5AAAA519" w14:textId="77777777" w:rsidR="007B59D0" w:rsidRPr="007B59D0" w:rsidRDefault="007B59D0" w:rsidP="007B59D0">
      <w:r w:rsidRPr="007B59D0">
        <w:t xml:space="preserve">For UL transmission in FDD, the hybrid-ARQ acknowledgement for a packet received by the eNodeB in subframe </w:t>
      </w:r>
      <w:r w:rsidRPr="007B59D0">
        <w:rPr>
          <w:i/>
        </w:rPr>
        <w:t>n</w:t>
      </w:r>
      <w:r w:rsidRPr="007B59D0">
        <w:t xml:space="preserve"> is reported in subframe </w:t>
      </w:r>
      <w:r w:rsidRPr="007B59D0">
        <w:rPr>
          <w:i/>
        </w:rPr>
        <w:t>n+4</w:t>
      </w:r>
      <w:r w:rsidRPr="007B59D0">
        <w:t xml:space="preserve">. If a retransmission is needed by the UE this is done in subframe </w:t>
      </w:r>
      <w:r w:rsidRPr="007B59D0">
        <w:rPr>
          <w:i/>
        </w:rPr>
        <w:t>n+8</w:t>
      </w:r>
      <w:r w:rsidRPr="007B59D0">
        <w:t xml:space="preserve">. Thus the hybrid-ARQ RTT is 8 </w:t>
      </w:r>
      <w:proofErr w:type="spellStart"/>
      <w:r w:rsidRPr="007B59D0">
        <w:t>ms</w:t>
      </w:r>
      <w:proofErr w:type="spellEnd"/>
      <w:r w:rsidRPr="007B59D0">
        <w:t xml:space="preserve"> for FDD UL. For TDD, RTT depends on TDD Configuration. </w:t>
      </w:r>
    </w:p>
    <w:p w14:paraId="5F8C89EB" w14:textId="77777777" w:rsidR="007B59D0" w:rsidRPr="007B59D0" w:rsidRDefault="007B59D0" w:rsidP="007B59D0">
      <w:r w:rsidRPr="007B59D0">
        <w:t xml:space="preserve">The RTT for DL transmissions is not specified in detail, as the HARQ scheme is asynchronous. The HARQ feedback is available at subframe </w:t>
      </w:r>
      <w:r w:rsidRPr="007B59D0">
        <w:rPr>
          <w:i/>
        </w:rPr>
        <w:t>n+4</w:t>
      </w:r>
      <w:r w:rsidRPr="007B59D0">
        <w:t xml:space="preserve"> in FDD, and retransmissions can typically be scheduled in subframe </w:t>
      </w:r>
      <w:r w:rsidRPr="007B59D0">
        <w:rPr>
          <w:i/>
        </w:rPr>
        <w:t>n+8</w:t>
      </w:r>
      <w:r w:rsidRPr="007B59D0">
        <w:t xml:space="preserve"> or later if needed.</w:t>
      </w:r>
    </w:p>
    <w:p w14:paraId="2D93F468" w14:textId="77777777" w:rsidR="00335251" w:rsidRPr="0023334E" w:rsidRDefault="00335251" w:rsidP="00335251">
      <w:pPr>
        <w:tabs>
          <w:tab w:val="num" w:pos="720"/>
        </w:tabs>
        <w:rPr>
          <w:b/>
        </w:rPr>
      </w:pPr>
      <w:r w:rsidRPr="0023334E">
        <w:rPr>
          <w:b/>
        </w:rPr>
        <w:t>Core / Internet</w:t>
      </w:r>
    </w:p>
    <w:p w14:paraId="2014132C" w14:textId="77777777" w:rsidR="00CD25C4" w:rsidRDefault="00335251" w:rsidP="00335251">
      <w:r w:rsidRPr="00335251">
        <w:t xml:space="preserve">In the core network, packets can be queued due to congestion and delayed due to transmission over backhaul links. Internet connections can be congested and therefore add to the experienced end-to-end packet delay. </w:t>
      </w:r>
      <w:bookmarkStart w:id="20" w:name="_Toc419125503"/>
      <w:bookmarkStart w:id="21" w:name="_Toc419125606"/>
      <w:bookmarkStart w:id="22" w:name="_Toc419125613"/>
      <w:r w:rsidRPr="00335251">
        <w:t>EPC and/or Internet delays vary widely. In the context of latency reductions, it is reasonable to assume that latency performance of the transport links is good.</w:t>
      </w:r>
      <w:bookmarkEnd w:id="20"/>
      <w:bookmarkEnd w:id="21"/>
      <w:bookmarkEnd w:id="22"/>
      <w:r>
        <w:t xml:space="preserve"> </w:t>
      </w:r>
    </w:p>
    <w:p w14:paraId="3D304D36" w14:textId="77777777" w:rsidR="004A0739" w:rsidRDefault="00CD25C4" w:rsidP="00335251">
      <w:r w:rsidRPr="00AD5032">
        <w:t xml:space="preserve">Note: </w:t>
      </w:r>
      <w:r w:rsidR="00335251" w:rsidRPr="00AD5032">
        <w:t>In the context of evaluations in this study, a Core/internet latency component between 1-20ms is assumed.</w:t>
      </w:r>
    </w:p>
    <w:p w14:paraId="010EDC60" w14:textId="77777777" w:rsidR="008F2188" w:rsidRDefault="008F2188" w:rsidP="00ED217A">
      <w:pPr>
        <w:pStyle w:val="Heading2"/>
      </w:pPr>
      <w:bookmarkStart w:id="23" w:name="_Toc303929516"/>
      <w:r>
        <w:t>5.2</w:t>
      </w:r>
      <w:r>
        <w:tab/>
        <w:t>Current performance</w:t>
      </w:r>
      <w:bookmarkEnd w:id="23"/>
    </w:p>
    <w:p w14:paraId="3228F47D" w14:textId="77777777" w:rsidR="0064195F" w:rsidRDefault="0064195F" w:rsidP="0064195F">
      <w:r w:rsidRPr="0064195F">
        <w:t xml:space="preserve">As an example, a simple assessment of important sources of latency for an UL transmission is presented in Table 1. Assuming Rel-8 functionality the average waiting time for a PUCCH at a periodicity of 10 </w:t>
      </w:r>
      <w:proofErr w:type="spellStart"/>
      <w:r w:rsidRPr="0064195F">
        <w:t>ms</w:t>
      </w:r>
      <w:proofErr w:type="spellEnd"/>
      <w:r w:rsidRPr="0064195F">
        <w:t xml:space="preserve"> is 5 </w:t>
      </w:r>
      <w:proofErr w:type="spellStart"/>
      <w:r w:rsidRPr="0064195F">
        <w:t>ms</w:t>
      </w:r>
      <w:proofErr w:type="spellEnd"/>
      <w:r w:rsidRPr="0064195F">
        <w:t xml:space="preserve">, leading to a radio access latency sum of 17 </w:t>
      </w:r>
      <w:proofErr w:type="spellStart"/>
      <w:r w:rsidRPr="0064195F">
        <w:t>ms</w:t>
      </w:r>
      <w:proofErr w:type="spellEnd"/>
      <w:r w:rsidRPr="0064195F">
        <w:t xml:space="preserve"> in the example. With a SR period </w:t>
      </w:r>
      <w:r>
        <w:t xml:space="preserve">set </w:t>
      </w:r>
      <w:r w:rsidRPr="0064195F">
        <w:t xml:space="preserve">to 1 </w:t>
      </w:r>
      <w:proofErr w:type="spellStart"/>
      <w:proofErr w:type="gramStart"/>
      <w:r w:rsidRPr="0064195F">
        <w:t>ms</w:t>
      </w:r>
      <w:proofErr w:type="spellEnd"/>
      <w:proofErr w:type="gramEnd"/>
      <w:r w:rsidRPr="0064195F">
        <w:t xml:space="preserve">, the average waiting time is reduced to 0.5 </w:t>
      </w:r>
      <w:proofErr w:type="spellStart"/>
      <w:r w:rsidRPr="0064195F">
        <w:t>ms</w:t>
      </w:r>
      <w:proofErr w:type="spellEnd"/>
      <w:r w:rsidRPr="0064195F">
        <w:t>, which would lead to a sum of 12.5</w:t>
      </w:r>
      <w:r>
        <w:t xml:space="preserve"> </w:t>
      </w:r>
      <w:proofErr w:type="spellStart"/>
      <w:r>
        <w:t>ms</w:t>
      </w:r>
      <w:proofErr w:type="spellEnd"/>
      <w:r>
        <w:t xml:space="preserve"> in this</w:t>
      </w:r>
      <w:r w:rsidRPr="0064195F">
        <w:t xml:space="preserve"> example. Corresponding values for a DL transmission are given in Table 2.</w:t>
      </w:r>
    </w:p>
    <w:p w14:paraId="6838404B" w14:textId="77777777" w:rsidR="005900F7" w:rsidRPr="0064195F" w:rsidRDefault="005900F7" w:rsidP="00214093">
      <w:pPr>
        <w:pStyle w:val="TH"/>
      </w:pPr>
      <w:r w:rsidRPr="00A35E89">
        <w:t>Table 1. Typical radio access latency components (Rel. 8/Rel. 9) for an UL transmission from a UE without a valid uplink grant</w:t>
      </w:r>
    </w:p>
    <w:bookmarkStart w:id="24" w:name="_MON_1369314331"/>
    <w:bookmarkStart w:id="25" w:name="_MON_1367048089"/>
    <w:bookmarkStart w:id="26" w:name="_MON_1369314251"/>
    <w:bookmarkEnd w:id="24"/>
    <w:bookmarkEnd w:id="25"/>
    <w:bookmarkEnd w:id="26"/>
    <w:bookmarkStart w:id="27" w:name="_MON_1369314257"/>
    <w:bookmarkEnd w:id="27"/>
    <w:p w14:paraId="51075D44" w14:textId="5ED49CC8" w:rsidR="0064195F" w:rsidRDefault="007909C5" w:rsidP="0036299D">
      <w:pPr>
        <w:pStyle w:val="TH"/>
      </w:pPr>
      <w:r w:rsidRPr="0064195F">
        <w:object w:dxaOrig="9780" w:dyaOrig="2880" w14:anchorId="2BD1FEF0">
          <v:shape id="_x0000_i1027" type="#_x0000_t75" style="width:490pt;height:2in" o:ole="" fillcolor="#89ba17">
            <v:imagedata r:id="rId16" o:title=""/>
          </v:shape>
          <o:OLEObject Type="Embed" ProgID="Word.Document.8" ShapeID="_x0000_i1027" DrawAspect="Content" ObjectID="_1377758338" r:id="rId17">
            <o:FieldCodes>\s</o:FieldCodes>
          </o:OLEObject>
        </w:object>
      </w:r>
    </w:p>
    <w:p w14:paraId="2291DDF6" w14:textId="77777777" w:rsidR="005900F7" w:rsidRPr="0064195F" w:rsidRDefault="005900F7" w:rsidP="0036299D">
      <w:pPr>
        <w:pStyle w:val="TH"/>
      </w:pPr>
      <w:r w:rsidRPr="00A35E89">
        <w:t>Table 2. Typical radio access latency components (Rel. 8/Rel. 9) for a DL transmission</w:t>
      </w:r>
    </w:p>
    <w:bookmarkStart w:id="28" w:name="_MON_1367048039"/>
    <w:bookmarkEnd w:id="28"/>
    <w:p w14:paraId="50FCDB31" w14:textId="6B88C412" w:rsidR="0064195F" w:rsidRPr="00A35E89" w:rsidRDefault="0064195F" w:rsidP="00CE0AB2">
      <w:pPr>
        <w:pStyle w:val="TH"/>
      </w:pPr>
      <w:r w:rsidRPr="0064195F">
        <w:object w:dxaOrig="9770" w:dyaOrig="2059" w14:anchorId="322DFC81">
          <v:shape id="_x0000_i1028" type="#_x0000_t75" style="width:488.65pt;height:102.65pt" o:ole="" fillcolor="#89ba17">
            <v:imagedata r:id="rId18" o:title=""/>
          </v:shape>
          <o:OLEObject Type="Embed" ProgID="Word.Document.8" ShapeID="_x0000_i1028" DrawAspect="Content" ObjectID="_1377758339" r:id="rId19">
            <o:FieldCodes>\s</o:FieldCodes>
          </o:OLEObject>
        </w:object>
      </w:r>
    </w:p>
    <w:p w14:paraId="0F71C2D1" w14:textId="77777777" w:rsidR="0064195F" w:rsidRDefault="0064195F" w:rsidP="0064195F">
      <w:r w:rsidRPr="0064195F">
        <w:t>From the tables it can be seen that grant acquisition delay, transmission and data processing times are additive.</w:t>
      </w:r>
    </w:p>
    <w:p w14:paraId="1A4B8181" w14:textId="77777777" w:rsidR="00195C26" w:rsidRPr="003C33D7" w:rsidRDefault="008F2188" w:rsidP="00ED217A">
      <w:pPr>
        <w:pStyle w:val="Heading2"/>
      </w:pPr>
      <w:bookmarkStart w:id="29" w:name="_Toc303929517"/>
      <w:r>
        <w:lastRenderedPageBreak/>
        <w:t>5.3</w:t>
      </w:r>
      <w:r>
        <w:tab/>
      </w:r>
      <w:r w:rsidR="00E05ADE" w:rsidRPr="00E05ADE">
        <w:t>E</w:t>
      </w:r>
      <w:r w:rsidR="00195C26" w:rsidRPr="003C33D7">
        <w:t>xisting means</w:t>
      </w:r>
      <w:r w:rsidR="00E05ADE">
        <w:t xml:space="preserve"> to </w:t>
      </w:r>
      <w:r w:rsidR="003C33D7">
        <w:t>limit</w:t>
      </w:r>
      <w:r w:rsidR="00E05ADE">
        <w:t xml:space="preserve"> latency</w:t>
      </w:r>
      <w:bookmarkEnd w:id="29"/>
    </w:p>
    <w:p w14:paraId="5DB3E078" w14:textId="77777777" w:rsidR="00195C26" w:rsidRPr="00195C26" w:rsidRDefault="00E05ADE" w:rsidP="00195C26">
      <w:pPr>
        <w:rPr>
          <w:lang w:val="en-US"/>
        </w:rPr>
      </w:pPr>
      <w:r>
        <w:rPr>
          <w:lang w:val="en-US"/>
        </w:rPr>
        <w:t xml:space="preserve">With a short SR period, e.g. 1ms, </w:t>
      </w:r>
      <w:r w:rsidR="00195C26" w:rsidRPr="00195C26">
        <w:rPr>
          <w:lang w:val="en-US"/>
        </w:rPr>
        <w:t xml:space="preserve">the control plane overhead is increased which </w:t>
      </w:r>
      <w:r w:rsidR="00A86E4B">
        <w:rPr>
          <w:lang w:val="en-US"/>
        </w:rPr>
        <w:t>may reduce</w:t>
      </w:r>
      <w:r w:rsidR="00195C26" w:rsidRPr="00195C26">
        <w:rPr>
          <w:lang w:val="en-US"/>
        </w:rPr>
        <w:t xml:space="preserve"> resource efficiency as more PUCCH resources in the cell to support the same number of users is needed. In addition, PUCCH resources are assigned and reconfigured with dedicated RRC signaling</w:t>
      </w:r>
      <w:r w:rsidR="00195C26">
        <w:rPr>
          <w:lang w:val="en-US"/>
        </w:rPr>
        <w:t>.</w:t>
      </w:r>
    </w:p>
    <w:p w14:paraId="58B734AF" w14:textId="77777777" w:rsidR="00195C26" w:rsidRPr="00195C26" w:rsidRDefault="00195C26" w:rsidP="00195C26">
      <w:pPr>
        <w:rPr>
          <w:lang w:val="en-US"/>
        </w:rPr>
      </w:pPr>
      <w:r w:rsidRPr="00195C26">
        <w:t xml:space="preserve">Pre-scheduling of scheduling grants </w:t>
      </w:r>
      <w:r>
        <w:t>uses</w:t>
      </w:r>
      <w:r w:rsidRPr="00195C26">
        <w:t xml:space="preserve"> PDCCH resources, and the granted PUSCH resources cannot be used by other UEs, </w:t>
      </w:r>
      <w:r w:rsidR="00A86E4B">
        <w:t>which may limit</w:t>
      </w:r>
      <w:r w:rsidRPr="00195C26">
        <w:t xml:space="preserve"> the radio resource utilization. Further, the UE is expected to send a zero padded transmission also if the buffer of the scheduled UE is empty. </w:t>
      </w:r>
    </w:p>
    <w:p w14:paraId="076CF64B" w14:textId="77777777" w:rsidR="00195C26" w:rsidRPr="00965589" w:rsidRDefault="00195C26" w:rsidP="0064195F">
      <w:pPr>
        <w:rPr>
          <w:lang w:val="en-US"/>
        </w:rPr>
      </w:pPr>
      <w:r w:rsidRPr="00195C26">
        <w:rPr>
          <w:lang w:val="en-US"/>
        </w:rPr>
        <w:t xml:space="preserve">With SPS, periodic UL/DL resources can currently not be configured more frequently than every 10 subframes. Also with UL SPS, the </w:t>
      </w:r>
      <w:r w:rsidRPr="00195C26">
        <w:t>UE is expected to send zero padded transmissions</w:t>
      </w:r>
      <w:r w:rsidRPr="00195C26">
        <w:rPr>
          <w:lang w:val="en-US"/>
        </w:rPr>
        <w:t xml:space="preserve"> </w:t>
      </w:r>
      <w:r w:rsidR="003C33D7">
        <w:rPr>
          <w:lang w:val="en-US"/>
        </w:rPr>
        <w:t xml:space="preserve">that may come </w:t>
      </w:r>
      <w:r w:rsidRPr="00195C26">
        <w:rPr>
          <w:lang w:val="en-US"/>
        </w:rPr>
        <w:t>with associated inefficient UE battery performance</w:t>
      </w:r>
      <w:r w:rsidR="007909C5">
        <w:rPr>
          <w:lang w:val="en-US"/>
        </w:rPr>
        <w:t xml:space="preserve"> and increased UL interference.</w:t>
      </w:r>
    </w:p>
    <w:p w14:paraId="7A31511E" w14:textId="77777777" w:rsidR="0064195F" w:rsidRPr="00CB30B6" w:rsidRDefault="0064195F" w:rsidP="00335251"/>
    <w:p w14:paraId="5101DCBD" w14:textId="77777777" w:rsidR="00C44C6A" w:rsidRDefault="005C5EDC" w:rsidP="00C44C6A">
      <w:pPr>
        <w:pStyle w:val="Heading1"/>
      </w:pPr>
      <w:bookmarkStart w:id="30" w:name="_Toc303929518"/>
      <w:r>
        <w:t>6</w:t>
      </w:r>
      <w:r w:rsidR="00C44C6A">
        <w:tab/>
        <w:t>Scenarios, Applications and Use Cases</w:t>
      </w:r>
      <w:bookmarkEnd w:id="30"/>
    </w:p>
    <w:p w14:paraId="4F7E2DC7" w14:textId="77777777" w:rsidR="00AD7B3D" w:rsidRDefault="00AD7B3D" w:rsidP="00965589">
      <w:r>
        <w:t>A</w:t>
      </w:r>
      <w:r w:rsidRPr="00AD7B3D">
        <w:t xml:space="preserve"> number of existing and new applications will benefit from </w:t>
      </w:r>
      <w:r>
        <w:t>reduced latency</w:t>
      </w:r>
      <w:r w:rsidRPr="00AD7B3D">
        <w:t>.</w:t>
      </w:r>
      <w:r>
        <w:t xml:space="preserve"> Example of </w:t>
      </w:r>
      <w:r w:rsidRPr="00AD7B3D">
        <w:t xml:space="preserve">existing applications that would </w:t>
      </w:r>
      <w:r w:rsidRPr="00ED217A">
        <w:t xml:space="preserve">be positively impacted by reduced latency in terms of increased perceived quality of experience are </w:t>
      </w:r>
      <w:r w:rsidR="00390442" w:rsidRPr="00ED217A">
        <w:rPr>
          <w:lang w:val="en-US"/>
        </w:rPr>
        <w:t xml:space="preserve">TCP based applications, </w:t>
      </w:r>
      <w:r w:rsidRPr="00ED217A">
        <w:t>gaming</w:t>
      </w:r>
      <w:r w:rsidRPr="00AD7B3D">
        <w:t>, real-time applications like VoLTE/OTT VoIP and video telephony/conferencing.</w:t>
      </w:r>
      <w:r>
        <w:t xml:space="preserve"> </w:t>
      </w:r>
    </w:p>
    <w:p w14:paraId="36AF1372" w14:textId="77777777" w:rsidR="00385213" w:rsidRDefault="00AD7B3D" w:rsidP="00965589">
      <w:r>
        <w:t>For new applications it is expected that some will be increasingly delay critical; e</w:t>
      </w:r>
      <w:r w:rsidRPr="00AD7B3D">
        <w:t>xamples include remote control/driving of vehicles, augmented reality applications in e.g. smart glasses, or specific machine communications requiring low latency as well as critical communications</w:t>
      </w:r>
      <w:r>
        <w:t>.</w:t>
      </w:r>
    </w:p>
    <w:p w14:paraId="7589C252" w14:textId="77777777" w:rsidR="00AD7B3D" w:rsidRPr="00385213" w:rsidRDefault="00501841" w:rsidP="00965589">
      <w:r>
        <w:t xml:space="preserve">It should be noted that </w:t>
      </w:r>
      <w:r w:rsidRPr="00501841">
        <w:t>applications/use cases have different characteristics and may be subject to different bottlenecks and benefit differently from particular improvements in latency.</w:t>
      </w:r>
    </w:p>
    <w:p w14:paraId="40F0AFB0" w14:textId="77777777" w:rsidR="00C44C6A" w:rsidRPr="00C44C6A" w:rsidRDefault="00C44C6A" w:rsidP="00C44C6A"/>
    <w:p w14:paraId="6C90BBFD" w14:textId="77777777" w:rsidR="00C44C6A" w:rsidRDefault="005C5EDC" w:rsidP="00C44C6A">
      <w:pPr>
        <w:pStyle w:val="Heading1"/>
      </w:pPr>
      <w:bookmarkStart w:id="31" w:name="_Toc303929519"/>
      <w:r>
        <w:t>7</w:t>
      </w:r>
      <w:r w:rsidR="00C44C6A">
        <w:tab/>
        <w:t>Evaluation Structure and Assumptions</w:t>
      </w:r>
      <w:bookmarkEnd w:id="31"/>
    </w:p>
    <w:p w14:paraId="0788DCF0" w14:textId="77777777" w:rsidR="002256ED" w:rsidRDefault="002256ED" w:rsidP="00ED217A"/>
    <w:p w14:paraId="289098C3" w14:textId="77777777" w:rsidR="002256ED" w:rsidRDefault="002256ED">
      <w:pPr>
        <w:pStyle w:val="Heading1"/>
      </w:pPr>
      <w:bookmarkStart w:id="32" w:name="_Toc303929520"/>
      <w:r>
        <w:t>8</w:t>
      </w:r>
      <w:r>
        <w:tab/>
        <w:t>Solutions for latency reduction</w:t>
      </w:r>
      <w:bookmarkEnd w:id="32"/>
    </w:p>
    <w:p w14:paraId="4E4145CF" w14:textId="77777777" w:rsidR="00244827" w:rsidRPr="00244827" w:rsidRDefault="00244827" w:rsidP="00244827">
      <w:pPr>
        <w:pStyle w:val="Heading2"/>
      </w:pPr>
      <w:bookmarkStart w:id="33" w:name="_Toc303929521"/>
      <w:r w:rsidRPr="00244827">
        <w:t>8.1</w:t>
      </w:r>
      <w:r w:rsidRPr="00244827">
        <w:tab/>
        <w:t>Semi-Persistent Scheduling</w:t>
      </w:r>
      <w:bookmarkEnd w:id="33"/>
    </w:p>
    <w:p w14:paraId="391FEF4A" w14:textId="77777777" w:rsidR="00244827" w:rsidRPr="00244827" w:rsidRDefault="00244827" w:rsidP="00244827">
      <w:pPr>
        <w:rPr>
          <w:lang w:val="en-US"/>
        </w:rPr>
      </w:pPr>
      <w:r w:rsidRPr="00244827">
        <w:t xml:space="preserve">With current </w:t>
      </w:r>
      <w:r w:rsidRPr="00244827">
        <w:rPr>
          <w:lang w:val="en-US"/>
        </w:rPr>
        <w:t>Semi-Persistent Scheduling (SPS)</w:t>
      </w:r>
      <w:r w:rsidRPr="00244827">
        <w:t xml:space="preserve">, the eNodeB may configure SPS periodicity via dedicated RRC signalling. Current minimum </w:t>
      </w:r>
      <w:r w:rsidRPr="00244827">
        <w:rPr>
          <w:rFonts w:hint="eastAsia"/>
        </w:rPr>
        <w:t xml:space="preserve">SPS </w:t>
      </w:r>
      <w:r w:rsidRPr="00244827">
        <w:t>periodicity is 10ms. Supporting a</w:t>
      </w:r>
      <w:r w:rsidRPr="00244827">
        <w:rPr>
          <w:lang w:val="en-US"/>
        </w:rPr>
        <w:t xml:space="preserve"> SPS </w:t>
      </w:r>
      <w:r w:rsidRPr="00244827">
        <w:rPr>
          <w:rFonts w:hint="eastAsia"/>
          <w:lang w:val="en-US"/>
        </w:rPr>
        <w:t>periodicity of 1</w:t>
      </w:r>
      <w:r w:rsidRPr="00244827">
        <w:rPr>
          <w:lang w:val="en-US"/>
        </w:rPr>
        <w:t xml:space="preserve">TTI is beneficial as this may reduce the latency of initial UL transmissions. This would allow UL transmission in consecutive subframes. </w:t>
      </w:r>
    </w:p>
    <w:p w14:paraId="192BC29A" w14:textId="77777777" w:rsidR="00244827" w:rsidRPr="00244827" w:rsidRDefault="00244827" w:rsidP="00244827">
      <w:pPr>
        <w:pStyle w:val="Heading2"/>
      </w:pPr>
      <w:bookmarkStart w:id="34" w:name="_Toc303929522"/>
      <w:r w:rsidRPr="00244827">
        <w:t>8.2</w:t>
      </w:r>
      <w:r w:rsidRPr="00244827">
        <w:tab/>
        <w:t>UL Grant reception</w:t>
      </w:r>
      <w:bookmarkEnd w:id="34"/>
    </w:p>
    <w:p w14:paraId="3ED543D2" w14:textId="77777777" w:rsidR="00244827" w:rsidRPr="00244827" w:rsidRDefault="00244827" w:rsidP="00244827">
      <w:r w:rsidRPr="00244827">
        <w:rPr>
          <w:lang w:val="en-US"/>
        </w:rPr>
        <w:t xml:space="preserve">In current specifications, the UE sends a MAC PDU containing </w:t>
      </w:r>
      <w:r w:rsidRPr="00244827">
        <w:rPr>
          <w:rFonts w:hint="eastAsia"/>
          <w:lang w:val="en-US"/>
        </w:rPr>
        <w:t xml:space="preserve">a </w:t>
      </w:r>
      <w:r w:rsidRPr="00244827">
        <w:rPr>
          <w:lang w:val="en-US"/>
        </w:rPr>
        <w:t>MAC</w:t>
      </w:r>
      <w:r w:rsidRPr="00244827">
        <w:rPr>
          <w:rFonts w:hint="eastAsia"/>
          <w:lang w:val="en-US"/>
        </w:rPr>
        <w:t xml:space="preserve"> CE for padding </w:t>
      </w:r>
      <w:r w:rsidRPr="00244827">
        <w:rPr>
          <w:lang w:val="en-US"/>
        </w:rPr>
        <w:t>BSR and optionally padding bits</w:t>
      </w:r>
      <w:r w:rsidRPr="00244827">
        <w:rPr>
          <w:rFonts w:hint="eastAsia"/>
          <w:lang w:val="en-US"/>
        </w:rPr>
        <w:t xml:space="preserve"> </w:t>
      </w:r>
      <w:r w:rsidRPr="00244827">
        <w:rPr>
          <w:lang w:val="en-US"/>
        </w:rPr>
        <w:t xml:space="preserve">in response to an allocated UL dynamic or configured grant even if no data </w:t>
      </w:r>
      <w:r w:rsidRPr="00244827">
        <w:rPr>
          <w:rFonts w:hint="eastAsia"/>
          <w:lang w:val="en-US"/>
        </w:rPr>
        <w:t xml:space="preserve">is available for transmission </w:t>
      </w:r>
      <w:r w:rsidRPr="00244827">
        <w:rPr>
          <w:lang w:val="en-US"/>
        </w:rPr>
        <w:t xml:space="preserve">in the UE buffer and no other regular MAC CE is needed to be sent. </w:t>
      </w:r>
      <w:r w:rsidRPr="00244827">
        <w:t xml:space="preserve">It is beneficial to allow UEs to skip (most) dynamic and configured uplink </w:t>
      </w:r>
      <w:r w:rsidRPr="00244827">
        <w:rPr>
          <w:rFonts w:hint="eastAsia"/>
        </w:rPr>
        <w:t>grants</w:t>
      </w:r>
      <w:r w:rsidRPr="00244827">
        <w:t xml:space="preserve"> if no data is available for transmission. With frequent UL grants, </w:t>
      </w:r>
      <w:r w:rsidRPr="00244827">
        <w:rPr>
          <w:rFonts w:hint="eastAsia"/>
        </w:rPr>
        <w:t xml:space="preserve">allowing skipping UL grants </w:t>
      </w:r>
      <w:r w:rsidRPr="00244827">
        <w:t>may decrease UL interference and improve UE battery efficiency. T</w:t>
      </w:r>
      <w:r w:rsidRPr="00244827">
        <w:rPr>
          <w:rFonts w:hint="eastAsia"/>
        </w:rPr>
        <w:t>he</w:t>
      </w:r>
      <w:r w:rsidRPr="00244827">
        <w:t xml:space="preserve"> UE will continue to send one or more </w:t>
      </w:r>
      <w:r w:rsidRPr="00244827">
        <w:rPr>
          <w:rFonts w:hint="eastAsia"/>
        </w:rPr>
        <w:t>regular MAC CE</w:t>
      </w:r>
      <w:r w:rsidRPr="00244827">
        <w:t>(s)</w:t>
      </w:r>
      <w:r w:rsidRPr="00244827">
        <w:rPr>
          <w:rFonts w:hint="eastAsia"/>
        </w:rPr>
        <w:t>, if any.</w:t>
      </w:r>
      <w:r w:rsidRPr="00244827">
        <w:t xml:space="preserve"> The eNB may enable skipp</w:t>
      </w:r>
      <w:r w:rsidRPr="00244827">
        <w:rPr>
          <w:rFonts w:hint="eastAsia"/>
        </w:rPr>
        <w:t>ing</w:t>
      </w:r>
      <w:r w:rsidRPr="00244827">
        <w:t xml:space="preserve"> </w:t>
      </w:r>
      <w:r w:rsidRPr="00244827">
        <w:rPr>
          <w:rFonts w:hint="eastAsia"/>
        </w:rPr>
        <w:t>UL grants</w:t>
      </w:r>
      <w:r w:rsidRPr="00244827">
        <w:t xml:space="preserve"> by RRC dedicated signalling.</w:t>
      </w:r>
    </w:p>
    <w:p w14:paraId="169799C5" w14:textId="77777777" w:rsidR="001801D5" w:rsidRPr="00864534" w:rsidRDefault="001801D5" w:rsidP="00157ABB"/>
    <w:p w14:paraId="50F2E32C" w14:textId="77777777" w:rsidR="00C44C6A" w:rsidRDefault="002256ED" w:rsidP="00C44C6A">
      <w:pPr>
        <w:pStyle w:val="Heading1"/>
      </w:pPr>
      <w:bookmarkStart w:id="35" w:name="_Toc303929523"/>
      <w:r>
        <w:lastRenderedPageBreak/>
        <w:t>9</w:t>
      </w:r>
      <w:r w:rsidR="00C44C6A">
        <w:tab/>
        <w:t>Performance Evaluation</w:t>
      </w:r>
      <w:bookmarkEnd w:id="35"/>
    </w:p>
    <w:p w14:paraId="1101E934" w14:textId="77777777" w:rsidR="00C44C6A" w:rsidRDefault="003C236D" w:rsidP="00C44C6A">
      <w:pPr>
        <w:rPr>
          <w:i/>
        </w:rPr>
      </w:pPr>
      <w:r w:rsidRPr="003C236D">
        <w:rPr>
          <w:i/>
        </w:rPr>
        <w:t>Editors Note: The s</w:t>
      </w:r>
      <w:r w:rsidRPr="003C236D">
        <w:rPr>
          <w:rFonts w:hint="eastAsia"/>
          <w:i/>
        </w:rPr>
        <w:t xml:space="preserve">tudy </w:t>
      </w:r>
      <w:r w:rsidRPr="003C236D">
        <w:rPr>
          <w:i/>
        </w:rPr>
        <w:t>evaluation</w:t>
      </w:r>
      <w:r w:rsidRPr="003C236D">
        <w:rPr>
          <w:rFonts w:hint="eastAsia"/>
          <w:i/>
        </w:rPr>
        <w:t xml:space="preserve"> includes</w:t>
      </w:r>
      <w:r w:rsidRPr="003C236D">
        <w:rPr>
          <w:i/>
        </w:rPr>
        <w:t xml:space="preserve"> resource efficiency, including air interface capacity, battery lifetime</w:t>
      </w:r>
      <w:r w:rsidRPr="003C236D">
        <w:rPr>
          <w:rFonts w:hint="eastAsia"/>
          <w:i/>
        </w:rPr>
        <w:t xml:space="preserve">, </w:t>
      </w:r>
      <w:r w:rsidRPr="003C236D">
        <w:rPr>
          <w:i/>
        </w:rPr>
        <w:t>control channel resources</w:t>
      </w:r>
      <w:r w:rsidRPr="003C236D">
        <w:rPr>
          <w:rFonts w:hint="eastAsia"/>
          <w:i/>
        </w:rPr>
        <w:t xml:space="preserve">, specification impact and technical </w:t>
      </w:r>
      <w:r w:rsidRPr="003C236D">
        <w:rPr>
          <w:i/>
        </w:rPr>
        <w:t xml:space="preserve">feasibility. Both FDD and TDD duplex modes are considered. </w:t>
      </w:r>
    </w:p>
    <w:p w14:paraId="115C17AE" w14:textId="77777777" w:rsidR="00B71BDE" w:rsidRDefault="002256ED" w:rsidP="00B71BDE">
      <w:pPr>
        <w:pStyle w:val="Heading2"/>
      </w:pPr>
      <w:bookmarkStart w:id="36" w:name="_Toc303929524"/>
      <w:r>
        <w:t>9</w:t>
      </w:r>
      <w:r w:rsidR="00B71BDE">
        <w:t>.1</w:t>
      </w:r>
      <w:r w:rsidR="00B71BDE">
        <w:tab/>
      </w:r>
      <w:r w:rsidR="00B71BDE" w:rsidRPr="00965589">
        <w:t>Protocol</w:t>
      </w:r>
      <w:r w:rsidR="00B71BDE">
        <w:t xml:space="preserve"> evaluations</w:t>
      </w:r>
      <w:bookmarkEnd w:id="36"/>
    </w:p>
    <w:p w14:paraId="15053300" w14:textId="77777777" w:rsidR="00BE1C91" w:rsidRPr="00965589" w:rsidRDefault="00BE1C91" w:rsidP="00B71BDE">
      <w:pPr>
        <w:rPr>
          <w:b/>
        </w:rPr>
      </w:pPr>
      <w:r w:rsidRPr="00965589">
        <w:rPr>
          <w:b/>
        </w:rPr>
        <w:t>TCP Slow Start</w:t>
      </w:r>
    </w:p>
    <w:p w14:paraId="038230BD" w14:textId="78D6E637" w:rsidR="00B71BDE" w:rsidRDefault="00B71BDE" w:rsidP="00B71BDE">
      <w:r>
        <w:t xml:space="preserve">TCP </w:t>
      </w:r>
      <w:r w:rsidRPr="00864534">
        <w:t xml:space="preserve">Slow-start is </w:t>
      </w:r>
      <w:r>
        <w:t xml:space="preserve">in general </w:t>
      </w:r>
      <w:r w:rsidRPr="00864534">
        <w:t xml:space="preserve">part of the congestion control mechanism used by TCP </w:t>
      </w:r>
      <w:r>
        <w:t>and</w:t>
      </w:r>
      <w:r w:rsidRPr="00864534">
        <w:t xml:space="preserve"> is used in conjunction with other algorithms to avoid network congestion. Slow-start begins initially with a congestion window size, and it will be increased with each acknowledgment received, effectively increasing the window size each round trip time (RTT). The transmission rate will be increased with slow-start algorithm until either a loss is detected, or the receiver's advertised window is the limiting factor, or the slow-start threshold is reached. If a loss event occurs, TCP assumes that it is due to network congestion and takes steps to reduce the offered load on the network [</w:t>
      </w:r>
      <w:r w:rsidR="00390E8C">
        <w:t>4</w:t>
      </w:r>
      <w:r w:rsidRPr="00864534">
        <w:t>].</w:t>
      </w:r>
    </w:p>
    <w:p w14:paraId="34947CCE" w14:textId="77777777" w:rsidR="00B71BDE" w:rsidRDefault="002256ED" w:rsidP="00B71BDE">
      <w:pPr>
        <w:pStyle w:val="Heading3"/>
      </w:pPr>
      <w:bookmarkStart w:id="37" w:name="_Toc303929525"/>
      <w:r>
        <w:t>9</w:t>
      </w:r>
      <w:r w:rsidR="00B71BDE">
        <w:t>.1.1</w:t>
      </w:r>
      <w:r w:rsidR="00B71BDE">
        <w:tab/>
        <w:t>Simulation 1 [4]</w:t>
      </w:r>
      <w:bookmarkEnd w:id="37"/>
    </w:p>
    <w:p w14:paraId="3F84C2E1" w14:textId="77777777" w:rsidR="00B71BDE" w:rsidRDefault="00B71BDE" w:rsidP="00B71BDE">
      <w:r>
        <w:t>In this simulation it is assumed that the core network and the Internet delay is very small and is independent of the TTI values. T</w:t>
      </w:r>
      <w:r w:rsidRPr="00700CD8">
        <w:t>he assumed late</w:t>
      </w:r>
      <w:r>
        <w:t>ncy between eNB and TCP Server is 1-2 ms</w:t>
      </w:r>
      <w:r w:rsidRPr="00700CD8">
        <w:t>.</w:t>
      </w:r>
    </w:p>
    <w:p w14:paraId="6334F59F" w14:textId="77777777" w:rsidR="00B71BDE" w:rsidRDefault="00B71BDE" w:rsidP="00B71BDE">
      <w:r>
        <w:t xml:space="preserve">The average DL data-rate the same for different scenarios. This is achieved by scaling the TBS sizes according to the duration of TTI compared to the current 1ms TTI. </w:t>
      </w:r>
    </w:p>
    <w:p w14:paraId="01BFC456" w14:textId="674AB999" w:rsidR="00B71BDE" w:rsidRDefault="00B71BDE" w:rsidP="00B71BDE">
      <w:r>
        <w:t>For the FTP based file download using TCP protocol</w:t>
      </w:r>
      <w:r w:rsidR="00390E8C">
        <w:t>,</w:t>
      </w:r>
      <w:r>
        <w:t xml:space="preserve"> TCP New Reno is used. File size is kept so as to achieve the saturation in data-rate so that the conditions when UE’s perceived instantaneous as well as overall data-rate reaches at least 90% of the saturation rate can be determined.</w:t>
      </w:r>
    </w:p>
    <w:p w14:paraId="34DBB61D" w14:textId="77777777" w:rsidR="00B71BDE" w:rsidRDefault="00B71BDE" w:rsidP="00B71BDE">
      <w:r>
        <w:t xml:space="preserve">The instantaneous throughput is calculated as 25ms moving window average of TCP layer throughput. Aggregate 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 </w:t>
      </w:r>
    </w:p>
    <w:p w14:paraId="6BE64A15" w14:textId="77777777" w:rsidR="00B71BDE" w:rsidRDefault="00B71BDE" w:rsidP="00B71BDE">
      <w:r>
        <w:t>A saturation data-rate of approximately 21Mbps (example scenario is 3 CA 20MHz each, cell spectral efficiency ~3.5bps/Hz, 10 UEs/cell) is assumed. MCS index of UE is set such that on an average this data-rate is achieved when TCP has fully ramped up (channel adaptation is disabled).</w:t>
      </w:r>
    </w:p>
    <w:p w14:paraId="7CB4E669" w14:textId="77777777" w:rsidR="00B71BDE" w:rsidRDefault="00B71BDE" w:rsidP="00B71BDE">
      <w:r>
        <w:t>T</w:t>
      </w:r>
      <w:r w:rsidRPr="00700CD8">
        <w:t xml:space="preserve">he results for TTI reduction </w:t>
      </w:r>
      <w:r>
        <w:t>in this simulation do</w:t>
      </w:r>
      <w:r w:rsidRPr="00700CD8">
        <w:t xml:space="preserve"> not take into account possible overhead due to e.g. additional L1/2 overhead</w:t>
      </w:r>
      <w:r>
        <w:t>.</w:t>
      </w:r>
    </w:p>
    <w:p w14:paraId="42F841CE" w14:textId="77777777" w:rsidR="00B71BDE" w:rsidRPr="008F5097" w:rsidRDefault="00B71BDE" w:rsidP="00B71BDE">
      <w:pPr>
        <w:rPr>
          <w:b/>
        </w:rPr>
      </w:pPr>
      <w:r w:rsidRPr="008F5097">
        <w:rPr>
          <w:b/>
        </w:rPr>
        <w:t>Results simulation 1</w:t>
      </w:r>
    </w:p>
    <w:p w14:paraId="490158D2" w14:textId="77777777" w:rsidR="00B71BDE" w:rsidRPr="00157ABB" w:rsidRDefault="00B71BDE" w:rsidP="00B71BDE">
      <w:pPr>
        <w:rPr>
          <w:lang w:val="en-US"/>
        </w:rPr>
      </w:pPr>
      <w:r w:rsidRPr="00157ABB">
        <w:rPr>
          <w:lang w:val="en-US"/>
        </w:rPr>
        <w:t>F</w:t>
      </w:r>
      <w:r w:rsidR="00965589">
        <w:rPr>
          <w:lang w:val="en-US"/>
        </w:rPr>
        <w:t>igure 3</w:t>
      </w:r>
      <w:r w:rsidRPr="00157ABB">
        <w:rPr>
          <w:lang w:val="en-US"/>
        </w:rPr>
        <w:t xml:space="preserve"> shows the comparison of 1ms TTI with 0.5ms and 0.1ms TTI scenarios. The SR periodicity is 5 TTI in each case. As expected the TCP ramps up quickly with smaller TTI durations compared to 1ms TTI. </w:t>
      </w:r>
    </w:p>
    <w:p w14:paraId="53B95A16" w14:textId="77777777" w:rsidR="00B71BDE" w:rsidRPr="00157ABB" w:rsidRDefault="00B71BDE" w:rsidP="00F314AD">
      <w:pPr>
        <w:pStyle w:val="TH"/>
        <w:rPr>
          <w:lang w:val="en-US"/>
        </w:rPr>
      </w:pPr>
      <w:r w:rsidRPr="00157ABB">
        <w:rPr>
          <w:noProof/>
          <w:lang w:val="en-US"/>
        </w:rPr>
        <w:lastRenderedPageBreak/>
        <w:drawing>
          <wp:inline distT="0" distB="0" distL="0" distR="0" wp14:anchorId="293CA6FF" wp14:editId="16DF5F14">
            <wp:extent cx="3806825" cy="3458845"/>
            <wp:effectExtent l="0" t="0" r="28575" b="20955"/>
            <wp:docPr id="22"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08C1EA1E" w14:textId="77777777" w:rsidR="00B71BDE" w:rsidRPr="003C33D7" w:rsidRDefault="00B71BDE" w:rsidP="0036299D">
      <w:pPr>
        <w:pStyle w:val="TH"/>
      </w:pPr>
      <w:r w:rsidRPr="003C33D7">
        <w:t xml:space="preserve">Figure </w:t>
      </w:r>
      <w:r w:rsidR="003613C9" w:rsidRPr="003C33D7">
        <w:t xml:space="preserve">3 </w:t>
      </w:r>
      <w:r w:rsidRPr="003C33D7">
        <w:t>Effect of reduced TTI on TCP slow-start behaviour for SR periodicity of 5 TTIs</w:t>
      </w:r>
    </w:p>
    <w:p w14:paraId="123F3880" w14:textId="77777777" w:rsidR="00B71BDE" w:rsidRPr="00157ABB" w:rsidRDefault="00B71BDE" w:rsidP="00B71BDE"/>
    <w:p w14:paraId="1E673170" w14:textId="77777777" w:rsidR="00B71BDE" w:rsidRPr="00157ABB" w:rsidRDefault="003613C9" w:rsidP="00B71BDE">
      <w:r>
        <w:t>Figure 4</w:t>
      </w:r>
      <w:r w:rsidR="00B71BDE" w:rsidRPr="00157ABB">
        <w:t xml:space="preserve"> shows the comparison of TCP ramp-up behaviour with SR periodicity of 1 TTI for different TTI values. </w:t>
      </w:r>
    </w:p>
    <w:p w14:paraId="77E04C3B" w14:textId="77777777" w:rsidR="00B71BDE" w:rsidRPr="00157ABB" w:rsidRDefault="00B71BDE" w:rsidP="00214093">
      <w:pPr>
        <w:pStyle w:val="TH"/>
      </w:pPr>
      <w:r w:rsidRPr="00157ABB">
        <w:rPr>
          <w:noProof/>
          <w:lang w:val="en-US"/>
        </w:rPr>
        <w:drawing>
          <wp:inline distT="0" distB="0" distL="0" distR="0" wp14:anchorId="124F3EF6" wp14:editId="052F1BCB">
            <wp:extent cx="3855720" cy="3477260"/>
            <wp:effectExtent l="0" t="0" r="30480" b="27940"/>
            <wp:docPr id="2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r w:rsidRPr="00157ABB">
        <w:rPr>
          <w:lang w:val="en-US"/>
        </w:rPr>
        <w:t xml:space="preserve"> </w:t>
      </w:r>
    </w:p>
    <w:p w14:paraId="72D97CA0" w14:textId="77777777" w:rsidR="00B71BDE" w:rsidRPr="0036299D" w:rsidRDefault="00B71BDE" w:rsidP="0036299D">
      <w:pPr>
        <w:pStyle w:val="TH"/>
      </w:pPr>
      <w:r w:rsidRPr="003C33D7">
        <w:t xml:space="preserve">Figure </w:t>
      </w:r>
      <w:r w:rsidR="003613C9" w:rsidRPr="003C33D7">
        <w:t>4</w:t>
      </w:r>
      <w:r w:rsidRPr="003C33D7">
        <w:t xml:space="preserve"> Effect of reduced TTI on TCP slow-start behaviour for SR periodicity of 1 TTI</w:t>
      </w:r>
    </w:p>
    <w:p w14:paraId="1C8EF672" w14:textId="77777777" w:rsidR="00B71BDE" w:rsidRPr="00157ABB" w:rsidRDefault="00B71BDE" w:rsidP="00B71BDE">
      <w:pPr>
        <w:rPr>
          <w:b/>
        </w:rPr>
      </w:pPr>
      <w:r w:rsidRPr="00157ABB">
        <w:rPr>
          <w:lang w:val="en-US"/>
        </w:rPr>
        <w:t>T</w:t>
      </w:r>
      <w:r w:rsidR="00492475">
        <w:rPr>
          <w:lang w:val="en-US"/>
        </w:rPr>
        <w:t>able 3</w:t>
      </w:r>
      <w:r w:rsidRPr="00157ABB">
        <w:rPr>
          <w:lang w:val="en-US"/>
        </w:rPr>
        <w:t xml:space="preserve"> shows the comparison of the six scenarios described above. It is observed that, the slow-start ramp-up time to 90% saturation throughput reduces by 44% when SR periodicity of 1 TTI is used for the 1ms TTI duration compared to SR periodicity of 5 TTIs. The ramp-up time is observed to reduce by </w:t>
      </w:r>
      <w:r w:rsidRPr="00157ABB">
        <w:rPr>
          <w:rFonts w:hint="eastAsia"/>
          <w:lang w:val="en-US"/>
        </w:rPr>
        <w:t>92%</w:t>
      </w:r>
      <w:r w:rsidRPr="00157ABB">
        <w:rPr>
          <w:lang w:val="en-US"/>
        </w:rPr>
        <w:t xml:space="preserve"> when TTI is reduced from 1ms to 0.1ms keeping the same SR periodicity (5 TTIs). Note that because of reduction in TTI duration, the periodicity of SR opportunities implicitly increases by the same factor when periodicity is fixed in terms of number of TTIs.</w:t>
      </w:r>
      <w:r w:rsidRPr="00157ABB">
        <w:rPr>
          <w:b/>
        </w:rPr>
        <w:t xml:space="preserve"> </w:t>
      </w:r>
      <w:r w:rsidRPr="00157ABB">
        <w:t xml:space="preserve">Therefore, to </w:t>
      </w:r>
      <w:r w:rsidRPr="00157ABB">
        <w:lastRenderedPageBreak/>
        <w:t>compare the TCP performance with the same absolute periodicity of SR opportunities among the considered scenarios, we can compare 0.5ms TTI with SR periodicity 1 TTI and 0.1ms TTI with SR periodicity 5 TTI, where we observe 73% reduction in TCP slow-start time and 63% reduction in minimum file size for TCP ramp-up to 90% of the saturation rate as a result of TTI reduction from 0.5ms to 0.1ms.</w:t>
      </w:r>
    </w:p>
    <w:p w14:paraId="339131AE" w14:textId="77777777" w:rsidR="00B71BDE" w:rsidRPr="003C33D7" w:rsidRDefault="00B71BDE" w:rsidP="00B71BDE">
      <w:pPr>
        <w:numPr>
          <w:ilvl w:val="0"/>
          <w:numId w:val="7"/>
        </w:numPr>
      </w:pPr>
      <w:bookmarkStart w:id="38" w:name="_Ref419489124"/>
      <w:bookmarkStart w:id="39" w:name="_Ref419279358"/>
      <w:r w:rsidRPr="003C33D7">
        <w:t>When core network and the Internet latencies are minimal, air-interface latency becomes the dominant factor.</w:t>
      </w:r>
      <w:bookmarkEnd w:id="38"/>
    </w:p>
    <w:p w14:paraId="642BB7E0" w14:textId="77777777" w:rsidR="00B71BDE" w:rsidRPr="003C33D7" w:rsidRDefault="00B71BDE" w:rsidP="00B71BDE">
      <w:pPr>
        <w:numPr>
          <w:ilvl w:val="0"/>
          <w:numId w:val="7"/>
        </w:numPr>
      </w:pPr>
      <w:bookmarkStart w:id="40" w:name="_Ref419489087"/>
      <w:r w:rsidRPr="003C33D7">
        <w:t>TCP slow-start ramp-up time reduces significantly with smaller TTI durations compared to 1ms TTI.</w:t>
      </w:r>
      <w:bookmarkEnd w:id="39"/>
      <w:bookmarkEnd w:id="40"/>
    </w:p>
    <w:p w14:paraId="7C39FA24" w14:textId="77777777" w:rsidR="00B71BDE" w:rsidRPr="003C33D7" w:rsidRDefault="00B71BDE" w:rsidP="00B71BDE">
      <w:pPr>
        <w:numPr>
          <w:ilvl w:val="0"/>
          <w:numId w:val="7"/>
        </w:numPr>
      </w:pPr>
      <w:bookmarkStart w:id="41" w:name="_Ref419279522"/>
      <w:r w:rsidRPr="003C33D7">
        <w:t>TCP slow-start ramp-up time reduces with reduced SR periodicity.</w:t>
      </w:r>
      <w:bookmarkEnd w:id="41"/>
    </w:p>
    <w:p w14:paraId="573E3B40" w14:textId="77777777" w:rsidR="00B71BDE" w:rsidRDefault="00B71BDE" w:rsidP="00B71BDE"/>
    <w:p w14:paraId="0973EFFA" w14:textId="77777777" w:rsidR="005900F7" w:rsidRPr="003C33D7" w:rsidRDefault="005900F7" w:rsidP="00214093">
      <w:pPr>
        <w:pStyle w:val="TH"/>
      </w:pPr>
      <w:r w:rsidRPr="003C33D7">
        <w:t xml:space="preserve">Table 3 Comparison of TCP slow-start </w:t>
      </w:r>
      <w:proofErr w:type="gramStart"/>
      <w:r w:rsidRPr="003C33D7">
        <w:t>performance</w:t>
      </w:r>
      <w:proofErr w:type="gramEnd"/>
    </w:p>
    <w:tbl>
      <w:tblPr>
        <w:tblW w:w="8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2"/>
        <w:gridCol w:w="1695"/>
        <w:gridCol w:w="1660"/>
        <w:gridCol w:w="1654"/>
        <w:gridCol w:w="1863"/>
      </w:tblGrid>
      <w:tr w:rsidR="00B71BDE" w:rsidRPr="00157ABB" w14:paraId="4613DBFE" w14:textId="77777777" w:rsidTr="00BE1C91">
        <w:trPr>
          <w:trHeight w:val="465"/>
          <w:jc w:val="center"/>
        </w:trPr>
        <w:tc>
          <w:tcPr>
            <w:tcW w:w="2022" w:type="dxa"/>
            <w:vMerge w:val="restart"/>
            <w:shd w:val="clear" w:color="auto" w:fill="auto"/>
            <w:vAlign w:val="center"/>
            <w:hideMark/>
          </w:tcPr>
          <w:p w14:paraId="3FCA089C" w14:textId="77777777" w:rsidR="00B71BDE" w:rsidRPr="00157ABB" w:rsidRDefault="00B71BDE" w:rsidP="00214093">
            <w:pPr>
              <w:pStyle w:val="TAH"/>
              <w:rPr>
                <w:noProof/>
                <w:sz w:val="22"/>
              </w:rPr>
            </w:pPr>
            <w:r w:rsidRPr="00157ABB">
              <w:t>TTI,</w:t>
            </w:r>
          </w:p>
          <w:p w14:paraId="44B92AC1" w14:textId="77777777" w:rsidR="00B71BDE" w:rsidRPr="00157ABB" w:rsidRDefault="00B71BDE" w:rsidP="00214093">
            <w:pPr>
              <w:pStyle w:val="TAH"/>
              <w:rPr>
                <w:noProof/>
                <w:sz w:val="22"/>
                <w:lang w:val="en-US"/>
              </w:rPr>
            </w:pPr>
            <w:r w:rsidRPr="00157ABB">
              <w:t xml:space="preserve">SR periodicity in </w:t>
            </w:r>
            <w:r w:rsidRPr="00157ABB">
              <w:rPr>
                <w:rFonts w:hint="eastAsia"/>
              </w:rPr>
              <w:t>TTI</w:t>
            </w:r>
            <w:r w:rsidRPr="00157ABB">
              <w:t>s</w:t>
            </w:r>
          </w:p>
        </w:tc>
        <w:tc>
          <w:tcPr>
            <w:tcW w:w="1695" w:type="dxa"/>
            <w:vMerge w:val="restart"/>
            <w:shd w:val="clear" w:color="auto" w:fill="auto"/>
            <w:vAlign w:val="center"/>
            <w:hideMark/>
          </w:tcPr>
          <w:p w14:paraId="0EA9FF0A" w14:textId="77777777" w:rsidR="00B71BDE" w:rsidRPr="00157ABB" w:rsidRDefault="00B71BDE" w:rsidP="00214093">
            <w:pPr>
              <w:pStyle w:val="TAH"/>
              <w:rPr>
                <w:noProof/>
                <w:sz w:val="22"/>
              </w:rPr>
            </w:pPr>
            <w:r w:rsidRPr="00157ABB">
              <w:t xml:space="preserve">Time for TCP ramp-up </w:t>
            </w:r>
            <w:proofErr w:type="gramStart"/>
            <w:r w:rsidRPr="00157ABB">
              <w:t>to  90</w:t>
            </w:r>
            <w:proofErr w:type="gramEnd"/>
            <w:r w:rsidRPr="00157ABB">
              <w:t>% of saturation rate*</w:t>
            </w:r>
          </w:p>
        </w:tc>
        <w:tc>
          <w:tcPr>
            <w:tcW w:w="1660" w:type="dxa"/>
            <w:vMerge w:val="restart"/>
            <w:shd w:val="clear" w:color="auto" w:fill="auto"/>
            <w:vAlign w:val="center"/>
            <w:hideMark/>
          </w:tcPr>
          <w:p w14:paraId="2AA9DCB4" w14:textId="77777777" w:rsidR="00B71BDE" w:rsidRPr="00157ABB" w:rsidRDefault="00B71BDE" w:rsidP="00214093">
            <w:pPr>
              <w:pStyle w:val="TAH"/>
              <w:rPr>
                <w:noProof/>
                <w:sz w:val="22"/>
              </w:rPr>
            </w:pPr>
            <w:r w:rsidRPr="00157ABB">
              <w:t>Min file size for TCP ramp-up to 90% of saturation rate</w:t>
            </w:r>
          </w:p>
        </w:tc>
        <w:tc>
          <w:tcPr>
            <w:tcW w:w="1654" w:type="dxa"/>
            <w:vMerge w:val="restart"/>
            <w:shd w:val="clear" w:color="auto" w:fill="auto"/>
            <w:vAlign w:val="center"/>
            <w:hideMark/>
          </w:tcPr>
          <w:p w14:paraId="5184B676" w14:textId="77777777" w:rsidR="00B71BDE" w:rsidRPr="00157ABB" w:rsidRDefault="00B71BDE" w:rsidP="00214093">
            <w:pPr>
              <w:pStyle w:val="TAH"/>
              <w:rPr>
                <w:noProof/>
                <w:sz w:val="22"/>
              </w:rPr>
            </w:pPr>
            <w:r w:rsidRPr="00157ABB">
              <w:t>Time taken for UPT to be 90% of saturation rate*</w:t>
            </w:r>
          </w:p>
        </w:tc>
        <w:tc>
          <w:tcPr>
            <w:tcW w:w="1863" w:type="dxa"/>
            <w:vMerge w:val="restart"/>
            <w:shd w:val="clear" w:color="auto" w:fill="auto"/>
            <w:vAlign w:val="center"/>
            <w:hideMark/>
          </w:tcPr>
          <w:p w14:paraId="6B58BB3C" w14:textId="77777777" w:rsidR="00B71BDE" w:rsidRPr="00157ABB" w:rsidRDefault="00B71BDE" w:rsidP="00214093">
            <w:pPr>
              <w:pStyle w:val="TAH"/>
              <w:rPr>
                <w:noProof/>
                <w:sz w:val="22"/>
              </w:rPr>
            </w:pPr>
            <w:r w:rsidRPr="00157ABB">
              <w:t>Min file size for UPT to be 90% of saturation rate</w:t>
            </w:r>
          </w:p>
        </w:tc>
      </w:tr>
      <w:tr w:rsidR="00B71BDE" w:rsidRPr="00157ABB" w14:paraId="705FC69D" w14:textId="77777777" w:rsidTr="00BE1C91">
        <w:trPr>
          <w:trHeight w:val="446"/>
          <w:jc w:val="center"/>
        </w:trPr>
        <w:tc>
          <w:tcPr>
            <w:tcW w:w="2022" w:type="dxa"/>
            <w:vMerge/>
            <w:shd w:val="clear" w:color="auto" w:fill="auto"/>
            <w:vAlign w:val="center"/>
          </w:tcPr>
          <w:p w14:paraId="02EB6808" w14:textId="77777777" w:rsidR="00B71BDE" w:rsidRPr="00157ABB" w:rsidRDefault="00B71BDE" w:rsidP="00BE1C91">
            <w:pPr>
              <w:rPr>
                <w:b/>
                <w:bCs/>
              </w:rPr>
            </w:pPr>
          </w:p>
        </w:tc>
        <w:tc>
          <w:tcPr>
            <w:tcW w:w="1695" w:type="dxa"/>
            <w:vMerge/>
            <w:shd w:val="clear" w:color="auto" w:fill="auto"/>
            <w:vAlign w:val="center"/>
          </w:tcPr>
          <w:p w14:paraId="1C02BCB2" w14:textId="77777777" w:rsidR="00B71BDE" w:rsidRPr="00157ABB" w:rsidRDefault="00B71BDE" w:rsidP="00BE1C91">
            <w:pPr>
              <w:rPr>
                <w:b/>
                <w:bCs/>
              </w:rPr>
            </w:pPr>
          </w:p>
        </w:tc>
        <w:tc>
          <w:tcPr>
            <w:tcW w:w="1660" w:type="dxa"/>
            <w:vMerge/>
            <w:shd w:val="clear" w:color="auto" w:fill="auto"/>
            <w:vAlign w:val="center"/>
          </w:tcPr>
          <w:p w14:paraId="300DBE93" w14:textId="77777777" w:rsidR="00B71BDE" w:rsidRPr="00157ABB" w:rsidRDefault="00B71BDE" w:rsidP="00BE1C91">
            <w:pPr>
              <w:rPr>
                <w:b/>
                <w:bCs/>
              </w:rPr>
            </w:pPr>
          </w:p>
        </w:tc>
        <w:tc>
          <w:tcPr>
            <w:tcW w:w="1654" w:type="dxa"/>
            <w:vMerge/>
            <w:shd w:val="clear" w:color="auto" w:fill="auto"/>
            <w:vAlign w:val="center"/>
          </w:tcPr>
          <w:p w14:paraId="1A54E9F1" w14:textId="77777777" w:rsidR="00B71BDE" w:rsidRPr="00157ABB" w:rsidRDefault="00B71BDE" w:rsidP="00BE1C91">
            <w:pPr>
              <w:rPr>
                <w:b/>
                <w:bCs/>
              </w:rPr>
            </w:pPr>
          </w:p>
        </w:tc>
        <w:tc>
          <w:tcPr>
            <w:tcW w:w="1863" w:type="dxa"/>
            <w:vMerge/>
            <w:shd w:val="clear" w:color="auto" w:fill="auto"/>
            <w:vAlign w:val="center"/>
          </w:tcPr>
          <w:p w14:paraId="469F828A" w14:textId="77777777" w:rsidR="00B71BDE" w:rsidRPr="00157ABB" w:rsidRDefault="00B71BDE" w:rsidP="00BE1C91">
            <w:pPr>
              <w:rPr>
                <w:b/>
                <w:bCs/>
              </w:rPr>
            </w:pPr>
          </w:p>
        </w:tc>
      </w:tr>
      <w:tr w:rsidR="00B71BDE" w:rsidRPr="00157ABB" w14:paraId="742AD323" w14:textId="77777777" w:rsidTr="00BE1C91">
        <w:trPr>
          <w:trHeight w:val="410"/>
          <w:jc w:val="center"/>
        </w:trPr>
        <w:tc>
          <w:tcPr>
            <w:tcW w:w="2022" w:type="dxa"/>
            <w:vMerge/>
            <w:shd w:val="clear" w:color="auto" w:fill="auto"/>
            <w:vAlign w:val="center"/>
          </w:tcPr>
          <w:p w14:paraId="2553771D" w14:textId="77777777" w:rsidR="00B71BDE" w:rsidRPr="00157ABB" w:rsidRDefault="00B71BDE" w:rsidP="00BE1C91">
            <w:pPr>
              <w:rPr>
                <w:b/>
                <w:bCs/>
              </w:rPr>
            </w:pPr>
          </w:p>
        </w:tc>
        <w:tc>
          <w:tcPr>
            <w:tcW w:w="1695" w:type="dxa"/>
            <w:vMerge/>
            <w:shd w:val="clear" w:color="auto" w:fill="auto"/>
            <w:vAlign w:val="center"/>
          </w:tcPr>
          <w:p w14:paraId="0E0D539A" w14:textId="77777777" w:rsidR="00B71BDE" w:rsidRPr="00157ABB" w:rsidRDefault="00B71BDE" w:rsidP="00BE1C91">
            <w:pPr>
              <w:rPr>
                <w:b/>
                <w:bCs/>
              </w:rPr>
            </w:pPr>
          </w:p>
        </w:tc>
        <w:tc>
          <w:tcPr>
            <w:tcW w:w="1660" w:type="dxa"/>
            <w:vMerge/>
            <w:shd w:val="clear" w:color="auto" w:fill="auto"/>
            <w:vAlign w:val="center"/>
          </w:tcPr>
          <w:p w14:paraId="304CFA09" w14:textId="77777777" w:rsidR="00B71BDE" w:rsidRPr="00157ABB" w:rsidRDefault="00B71BDE" w:rsidP="00BE1C91">
            <w:pPr>
              <w:rPr>
                <w:b/>
                <w:bCs/>
              </w:rPr>
            </w:pPr>
          </w:p>
        </w:tc>
        <w:tc>
          <w:tcPr>
            <w:tcW w:w="1654" w:type="dxa"/>
            <w:vMerge/>
            <w:shd w:val="clear" w:color="auto" w:fill="auto"/>
            <w:vAlign w:val="center"/>
          </w:tcPr>
          <w:p w14:paraId="142102DD" w14:textId="77777777" w:rsidR="00B71BDE" w:rsidRPr="00157ABB" w:rsidRDefault="00B71BDE" w:rsidP="00BE1C91">
            <w:pPr>
              <w:rPr>
                <w:b/>
                <w:bCs/>
              </w:rPr>
            </w:pPr>
          </w:p>
        </w:tc>
        <w:tc>
          <w:tcPr>
            <w:tcW w:w="1863" w:type="dxa"/>
            <w:vMerge/>
            <w:shd w:val="clear" w:color="auto" w:fill="auto"/>
            <w:vAlign w:val="center"/>
          </w:tcPr>
          <w:p w14:paraId="517798B9" w14:textId="77777777" w:rsidR="00B71BDE" w:rsidRPr="00157ABB" w:rsidRDefault="00B71BDE" w:rsidP="00BE1C91">
            <w:pPr>
              <w:rPr>
                <w:b/>
                <w:bCs/>
              </w:rPr>
            </w:pPr>
          </w:p>
        </w:tc>
      </w:tr>
      <w:tr w:rsidR="00B71BDE" w:rsidRPr="00157ABB" w14:paraId="50395BD6" w14:textId="77777777" w:rsidTr="00BE1C91">
        <w:trPr>
          <w:trHeight w:val="584"/>
          <w:jc w:val="center"/>
        </w:trPr>
        <w:tc>
          <w:tcPr>
            <w:tcW w:w="2022" w:type="dxa"/>
            <w:shd w:val="clear" w:color="auto" w:fill="auto"/>
            <w:vAlign w:val="center"/>
          </w:tcPr>
          <w:p w14:paraId="29F2CF11" w14:textId="77777777" w:rsidR="00B71BDE" w:rsidRPr="00214093" w:rsidRDefault="00B71BDE" w:rsidP="00214093">
            <w:pPr>
              <w:pStyle w:val="TAC"/>
              <w:rPr>
                <w:szCs w:val="18"/>
              </w:rPr>
            </w:pPr>
            <w:r w:rsidRPr="005900F7">
              <w:rPr>
                <w:szCs w:val="18"/>
              </w:rPr>
              <w:t xml:space="preserve">1ms, </w:t>
            </w:r>
            <w:r w:rsidRPr="00A75241">
              <w:rPr>
                <w:szCs w:val="18"/>
              </w:rPr>
              <w:t>5 TTI</w:t>
            </w:r>
          </w:p>
        </w:tc>
        <w:tc>
          <w:tcPr>
            <w:tcW w:w="1695" w:type="dxa"/>
            <w:shd w:val="clear" w:color="auto" w:fill="auto"/>
            <w:vAlign w:val="center"/>
            <w:hideMark/>
          </w:tcPr>
          <w:p w14:paraId="62FE81A3" w14:textId="77777777" w:rsidR="00B71BDE" w:rsidRPr="00214093" w:rsidRDefault="00B71BDE" w:rsidP="00214093">
            <w:pPr>
              <w:pStyle w:val="TAC"/>
              <w:rPr>
                <w:szCs w:val="18"/>
              </w:rPr>
            </w:pPr>
            <w:r w:rsidRPr="00A75241">
              <w:rPr>
                <w:szCs w:val="18"/>
              </w:rPr>
              <w:t>180ms</w:t>
            </w:r>
          </w:p>
        </w:tc>
        <w:tc>
          <w:tcPr>
            <w:tcW w:w="1660" w:type="dxa"/>
            <w:shd w:val="clear" w:color="auto" w:fill="auto"/>
            <w:vAlign w:val="center"/>
            <w:hideMark/>
          </w:tcPr>
          <w:p w14:paraId="58C02879" w14:textId="77777777" w:rsidR="00B71BDE" w:rsidRPr="00A75241" w:rsidRDefault="00B71BDE" w:rsidP="00214093">
            <w:pPr>
              <w:pStyle w:val="TAC"/>
              <w:rPr>
                <w:noProof/>
                <w:szCs w:val="18"/>
              </w:rPr>
            </w:pPr>
            <w:r w:rsidRPr="00A75241">
              <w:rPr>
                <w:szCs w:val="18"/>
              </w:rPr>
              <w:t>156KB</w:t>
            </w:r>
          </w:p>
        </w:tc>
        <w:tc>
          <w:tcPr>
            <w:tcW w:w="1654" w:type="dxa"/>
            <w:shd w:val="clear" w:color="auto" w:fill="auto"/>
            <w:vAlign w:val="center"/>
            <w:hideMark/>
          </w:tcPr>
          <w:p w14:paraId="5EDD9720" w14:textId="77777777" w:rsidR="00B71BDE" w:rsidRPr="00214093" w:rsidRDefault="00B71BDE" w:rsidP="00214093">
            <w:pPr>
              <w:pStyle w:val="TAC"/>
              <w:rPr>
                <w:szCs w:val="18"/>
              </w:rPr>
            </w:pPr>
            <w:r w:rsidRPr="00A75241">
              <w:rPr>
                <w:szCs w:val="18"/>
              </w:rPr>
              <w:t>1.31s</w:t>
            </w:r>
          </w:p>
        </w:tc>
        <w:tc>
          <w:tcPr>
            <w:tcW w:w="1863" w:type="dxa"/>
            <w:shd w:val="clear" w:color="auto" w:fill="auto"/>
            <w:vAlign w:val="center"/>
            <w:hideMark/>
          </w:tcPr>
          <w:p w14:paraId="75FB996A" w14:textId="77777777" w:rsidR="00B71BDE" w:rsidRPr="00214093" w:rsidRDefault="00B71BDE" w:rsidP="00214093">
            <w:pPr>
              <w:pStyle w:val="TAC"/>
              <w:rPr>
                <w:szCs w:val="18"/>
              </w:rPr>
            </w:pPr>
            <w:r w:rsidRPr="00A75241">
              <w:rPr>
                <w:szCs w:val="18"/>
              </w:rPr>
              <w:t>3.12MB</w:t>
            </w:r>
          </w:p>
        </w:tc>
      </w:tr>
      <w:tr w:rsidR="00B71BDE" w:rsidRPr="00157ABB" w14:paraId="5A80A278" w14:textId="77777777" w:rsidTr="00BE1C91">
        <w:trPr>
          <w:trHeight w:val="584"/>
          <w:jc w:val="center"/>
        </w:trPr>
        <w:tc>
          <w:tcPr>
            <w:tcW w:w="2022" w:type="dxa"/>
            <w:shd w:val="clear" w:color="auto" w:fill="auto"/>
            <w:vAlign w:val="center"/>
          </w:tcPr>
          <w:p w14:paraId="438502F9" w14:textId="77777777" w:rsidR="00B71BDE" w:rsidRPr="00A75241" w:rsidRDefault="00B71BDE" w:rsidP="00214093">
            <w:pPr>
              <w:pStyle w:val="TAC"/>
              <w:rPr>
                <w:noProof/>
                <w:szCs w:val="18"/>
              </w:rPr>
            </w:pPr>
            <w:r w:rsidRPr="00A75241">
              <w:rPr>
                <w:szCs w:val="18"/>
              </w:rPr>
              <w:t>0.5ms, 5 TTI</w:t>
            </w:r>
          </w:p>
        </w:tc>
        <w:tc>
          <w:tcPr>
            <w:tcW w:w="1695" w:type="dxa"/>
            <w:shd w:val="clear" w:color="auto" w:fill="auto"/>
            <w:vAlign w:val="center"/>
          </w:tcPr>
          <w:p w14:paraId="60CFE951" w14:textId="77777777" w:rsidR="00B71BDE" w:rsidRPr="00214093" w:rsidRDefault="00B71BDE" w:rsidP="00214093">
            <w:pPr>
              <w:pStyle w:val="TAC"/>
              <w:rPr>
                <w:szCs w:val="18"/>
              </w:rPr>
            </w:pPr>
            <w:r w:rsidRPr="00A75241">
              <w:rPr>
                <w:szCs w:val="18"/>
              </w:rPr>
              <w:t>70ms</w:t>
            </w:r>
          </w:p>
        </w:tc>
        <w:tc>
          <w:tcPr>
            <w:tcW w:w="1660" w:type="dxa"/>
            <w:shd w:val="clear" w:color="auto" w:fill="auto"/>
            <w:vAlign w:val="center"/>
          </w:tcPr>
          <w:p w14:paraId="2336A09E" w14:textId="77777777" w:rsidR="00B71BDE" w:rsidRPr="00214093" w:rsidRDefault="00B71BDE" w:rsidP="00214093">
            <w:pPr>
              <w:pStyle w:val="TAC"/>
              <w:rPr>
                <w:szCs w:val="18"/>
              </w:rPr>
            </w:pPr>
            <w:r w:rsidRPr="00A75241">
              <w:rPr>
                <w:szCs w:val="18"/>
              </w:rPr>
              <w:t>64K</w:t>
            </w:r>
            <w:r w:rsidRPr="005900F7">
              <w:rPr>
                <w:szCs w:val="18"/>
              </w:rPr>
              <w:t>B</w:t>
            </w:r>
          </w:p>
        </w:tc>
        <w:tc>
          <w:tcPr>
            <w:tcW w:w="1654" w:type="dxa"/>
            <w:shd w:val="clear" w:color="auto" w:fill="auto"/>
            <w:vAlign w:val="center"/>
          </w:tcPr>
          <w:p w14:paraId="01BC9F39" w14:textId="77777777" w:rsidR="00B71BDE" w:rsidRPr="00214093" w:rsidRDefault="00B71BDE" w:rsidP="00214093">
            <w:pPr>
              <w:pStyle w:val="TAC"/>
              <w:rPr>
                <w:szCs w:val="18"/>
              </w:rPr>
            </w:pPr>
            <w:r w:rsidRPr="00A75241">
              <w:rPr>
                <w:szCs w:val="18"/>
              </w:rPr>
              <w:t>485ms</w:t>
            </w:r>
          </w:p>
        </w:tc>
        <w:tc>
          <w:tcPr>
            <w:tcW w:w="1863" w:type="dxa"/>
            <w:shd w:val="clear" w:color="auto" w:fill="auto"/>
            <w:vAlign w:val="center"/>
          </w:tcPr>
          <w:p w14:paraId="3C350EAC" w14:textId="77777777" w:rsidR="00B71BDE" w:rsidRPr="00214093" w:rsidRDefault="00B71BDE" w:rsidP="00214093">
            <w:pPr>
              <w:pStyle w:val="TAC"/>
              <w:rPr>
                <w:szCs w:val="18"/>
              </w:rPr>
            </w:pPr>
            <w:r w:rsidRPr="00A75241">
              <w:rPr>
                <w:szCs w:val="18"/>
              </w:rPr>
              <w:t>1.56MB</w:t>
            </w:r>
          </w:p>
        </w:tc>
      </w:tr>
      <w:tr w:rsidR="00B71BDE" w:rsidRPr="00157ABB" w14:paraId="3A5B6D7B" w14:textId="77777777" w:rsidTr="00BE1C91">
        <w:trPr>
          <w:trHeight w:val="584"/>
          <w:jc w:val="center"/>
        </w:trPr>
        <w:tc>
          <w:tcPr>
            <w:tcW w:w="2022" w:type="dxa"/>
            <w:shd w:val="clear" w:color="auto" w:fill="auto"/>
            <w:vAlign w:val="center"/>
          </w:tcPr>
          <w:p w14:paraId="13E5B91A" w14:textId="77777777" w:rsidR="00B71BDE" w:rsidRPr="00214093" w:rsidRDefault="00B71BDE" w:rsidP="00214093">
            <w:pPr>
              <w:pStyle w:val="TAC"/>
              <w:rPr>
                <w:szCs w:val="18"/>
              </w:rPr>
            </w:pPr>
            <w:r w:rsidRPr="00A75241">
              <w:rPr>
                <w:szCs w:val="18"/>
              </w:rPr>
              <w:t>0.1ms, 5 TTI</w:t>
            </w:r>
          </w:p>
        </w:tc>
        <w:tc>
          <w:tcPr>
            <w:tcW w:w="1695" w:type="dxa"/>
            <w:shd w:val="clear" w:color="auto" w:fill="auto"/>
            <w:vAlign w:val="center"/>
            <w:hideMark/>
          </w:tcPr>
          <w:p w14:paraId="6EFAD64F" w14:textId="77777777" w:rsidR="00B71BDE" w:rsidRPr="00214093" w:rsidRDefault="00B71BDE" w:rsidP="00214093">
            <w:pPr>
              <w:pStyle w:val="TAC"/>
              <w:rPr>
                <w:szCs w:val="18"/>
              </w:rPr>
            </w:pPr>
            <w:r w:rsidRPr="00A75241">
              <w:rPr>
                <w:szCs w:val="18"/>
              </w:rPr>
              <w:t>15ms</w:t>
            </w:r>
          </w:p>
        </w:tc>
        <w:tc>
          <w:tcPr>
            <w:tcW w:w="1660" w:type="dxa"/>
            <w:shd w:val="clear" w:color="auto" w:fill="auto"/>
            <w:vAlign w:val="center"/>
            <w:hideMark/>
          </w:tcPr>
          <w:p w14:paraId="27FC99EC" w14:textId="77777777" w:rsidR="00B71BDE" w:rsidRPr="00214093" w:rsidRDefault="00B71BDE" w:rsidP="00214093">
            <w:pPr>
              <w:pStyle w:val="TAC"/>
              <w:rPr>
                <w:szCs w:val="18"/>
              </w:rPr>
            </w:pPr>
            <w:r w:rsidRPr="00A75241">
              <w:rPr>
                <w:szCs w:val="18"/>
              </w:rPr>
              <w:t>20KB</w:t>
            </w:r>
          </w:p>
        </w:tc>
        <w:tc>
          <w:tcPr>
            <w:tcW w:w="1654" w:type="dxa"/>
            <w:shd w:val="clear" w:color="auto" w:fill="auto"/>
            <w:vAlign w:val="center"/>
            <w:hideMark/>
          </w:tcPr>
          <w:p w14:paraId="20A9CB14" w14:textId="77777777" w:rsidR="00B71BDE" w:rsidRPr="00214093" w:rsidRDefault="00B71BDE" w:rsidP="00214093">
            <w:pPr>
              <w:pStyle w:val="TAC"/>
              <w:rPr>
                <w:szCs w:val="18"/>
              </w:rPr>
            </w:pPr>
            <w:r w:rsidRPr="00A75241">
              <w:rPr>
                <w:szCs w:val="18"/>
              </w:rPr>
              <w:t>150ms</w:t>
            </w:r>
          </w:p>
        </w:tc>
        <w:tc>
          <w:tcPr>
            <w:tcW w:w="1863" w:type="dxa"/>
            <w:shd w:val="clear" w:color="auto" w:fill="auto"/>
            <w:vAlign w:val="center"/>
            <w:hideMark/>
          </w:tcPr>
          <w:p w14:paraId="2CE077AA" w14:textId="77777777" w:rsidR="00B71BDE" w:rsidRPr="00214093" w:rsidRDefault="00B71BDE" w:rsidP="00214093">
            <w:pPr>
              <w:pStyle w:val="TAC"/>
              <w:rPr>
                <w:szCs w:val="18"/>
              </w:rPr>
            </w:pPr>
            <w:r w:rsidRPr="00A75241">
              <w:rPr>
                <w:szCs w:val="18"/>
              </w:rPr>
              <w:t>366KB</w:t>
            </w:r>
          </w:p>
        </w:tc>
      </w:tr>
      <w:tr w:rsidR="00B71BDE" w:rsidRPr="00157ABB" w14:paraId="424980EB" w14:textId="77777777" w:rsidTr="00BE1C91">
        <w:trPr>
          <w:trHeight w:val="584"/>
          <w:jc w:val="center"/>
        </w:trPr>
        <w:tc>
          <w:tcPr>
            <w:tcW w:w="2022" w:type="dxa"/>
            <w:shd w:val="clear" w:color="auto" w:fill="auto"/>
            <w:vAlign w:val="center"/>
          </w:tcPr>
          <w:p w14:paraId="6083CE6A" w14:textId="77777777" w:rsidR="00B71BDE" w:rsidRPr="00214093" w:rsidRDefault="00B71BDE" w:rsidP="00214093">
            <w:pPr>
              <w:pStyle w:val="TAC"/>
              <w:rPr>
                <w:szCs w:val="18"/>
              </w:rPr>
            </w:pPr>
            <w:r w:rsidRPr="00A75241">
              <w:rPr>
                <w:szCs w:val="18"/>
              </w:rPr>
              <w:t>1ms, 1 TTI</w:t>
            </w:r>
          </w:p>
        </w:tc>
        <w:tc>
          <w:tcPr>
            <w:tcW w:w="1695" w:type="dxa"/>
            <w:shd w:val="clear" w:color="auto" w:fill="auto"/>
            <w:vAlign w:val="center"/>
          </w:tcPr>
          <w:p w14:paraId="3B92A455" w14:textId="77777777" w:rsidR="00B71BDE" w:rsidRPr="00214093" w:rsidRDefault="00B71BDE" w:rsidP="00214093">
            <w:pPr>
              <w:pStyle w:val="TAC"/>
              <w:rPr>
                <w:szCs w:val="18"/>
              </w:rPr>
            </w:pPr>
            <w:r w:rsidRPr="00A75241">
              <w:rPr>
                <w:szCs w:val="18"/>
              </w:rPr>
              <w:t>100ms</w:t>
            </w:r>
          </w:p>
        </w:tc>
        <w:tc>
          <w:tcPr>
            <w:tcW w:w="1660" w:type="dxa"/>
            <w:shd w:val="clear" w:color="auto" w:fill="auto"/>
            <w:vAlign w:val="center"/>
          </w:tcPr>
          <w:p w14:paraId="03B712F8" w14:textId="77777777" w:rsidR="00B71BDE" w:rsidRPr="00A75241" w:rsidRDefault="00B71BDE" w:rsidP="00214093">
            <w:pPr>
              <w:pStyle w:val="TAC"/>
              <w:rPr>
                <w:noProof/>
                <w:szCs w:val="18"/>
              </w:rPr>
            </w:pPr>
            <w:r w:rsidRPr="00A75241">
              <w:rPr>
                <w:szCs w:val="18"/>
              </w:rPr>
              <w:t>93KB</w:t>
            </w:r>
          </w:p>
        </w:tc>
        <w:tc>
          <w:tcPr>
            <w:tcW w:w="1654" w:type="dxa"/>
            <w:shd w:val="clear" w:color="auto" w:fill="auto"/>
            <w:vAlign w:val="center"/>
          </w:tcPr>
          <w:p w14:paraId="215F6F84" w14:textId="77777777" w:rsidR="00B71BDE" w:rsidRPr="00214093" w:rsidRDefault="00B71BDE" w:rsidP="00214093">
            <w:pPr>
              <w:pStyle w:val="TAC"/>
              <w:rPr>
                <w:szCs w:val="18"/>
              </w:rPr>
            </w:pPr>
            <w:r w:rsidRPr="00A75241">
              <w:rPr>
                <w:szCs w:val="18"/>
              </w:rPr>
              <w:t>720ms</w:t>
            </w:r>
          </w:p>
        </w:tc>
        <w:tc>
          <w:tcPr>
            <w:tcW w:w="1863" w:type="dxa"/>
            <w:shd w:val="clear" w:color="auto" w:fill="auto"/>
            <w:vAlign w:val="center"/>
          </w:tcPr>
          <w:p w14:paraId="6545D000" w14:textId="77777777" w:rsidR="00B71BDE" w:rsidRPr="00214093" w:rsidRDefault="00B71BDE" w:rsidP="00214093">
            <w:pPr>
              <w:pStyle w:val="TAC"/>
              <w:rPr>
                <w:szCs w:val="18"/>
              </w:rPr>
            </w:pPr>
            <w:r w:rsidRPr="00A75241">
              <w:rPr>
                <w:szCs w:val="18"/>
              </w:rPr>
              <w:t>1.72MB</w:t>
            </w:r>
          </w:p>
        </w:tc>
      </w:tr>
      <w:tr w:rsidR="00B71BDE" w:rsidRPr="00157ABB" w14:paraId="30A73DD1" w14:textId="77777777" w:rsidTr="00BE1C91">
        <w:trPr>
          <w:trHeight w:val="584"/>
          <w:jc w:val="center"/>
        </w:trPr>
        <w:tc>
          <w:tcPr>
            <w:tcW w:w="2022" w:type="dxa"/>
            <w:shd w:val="clear" w:color="auto" w:fill="auto"/>
            <w:vAlign w:val="center"/>
          </w:tcPr>
          <w:p w14:paraId="18E386F3" w14:textId="77777777" w:rsidR="00B71BDE" w:rsidRPr="00214093" w:rsidRDefault="00B71BDE" w:rsidP="00214093">
            <w:pPr>
              <w:pStyle w:val="TAC"/>
              <w:rPr>
                <w:szCs w:val="18"/>
              </w:rPr>
            </w:pPr>
            <w:r w:rsidRPr="00A75241">
              <w:rPr>
                <w:szCs w:val="18"/>
              </w:rPr>
              <w:t>0.5ms, 1 TTI</w:t>
            </w:r>
          </w:p>
        </w:tc>
        <w:tc>
          <w:tcPr>
            <w:tcW w:w="1695" w:type="dxa"/>
            <w:shd w:val="clear" w:color="auto" w:fill="auto"/>
            <w:vAlign w:val="center"/>
          </w:tcPr>
          <w:p w14:paraId="6BBCC801" w14:textId="77777777" w:rsidR="00B71BDE" w:rsidRPr="00214093" w:rsidRDefault="00B71BDE" w:rsidP="00214093">
            <w:pPr>
              <w:pStyle w:val="TAC"/>
              <w:rPr>
                <w:szCs w:val="18"/>
              </w:rPr>
            </w:pPr>
            <w:r w:rsidRPr="00A75241">
              <w:rPr>
                <w:szCs w:val="18"/>
              </w:rPr>
              <w:t>55ms</w:t>
            </w:r>
          </w:p>
        </w:tc>
        <w:tc>
          <w:tcPr>
            <w:tcW w:w="1660" w:type="dxa"/>
            <w:shd w:val="clear" w:color="auto" w:fill="auto"/>
            <w:vAlign w:val="center"/>
          </w:tcPr>
          <w:p w14:paraId="4451C340" w14:textId="77777777" w:rsidR="00B71BDE" w:rsidRPr="00214093" w:rsidRDefault="00B71BDE" w:rsidP="00214093">
            <w:pPr>
              <w:pStyle w:val="TAC"/>
              <w:rPr>
                <w:szCs w:val="18"/>
              </w:rPr>
            </w:pPr>
            <w:r w:rsidRPr="00A75241">
              <w:rPr>
                <w:szCs w:val="18"/>
              </w:rPr>
              <w:t>54KB</w:t>
            </w:r>
          </w:p>
        </w:tc>
        <w:tc>
          <w:tcPr>
            <w:tcW w:w="1654" w:type="dxa"/>
            <w:shd w:val="clear" w:color="auto" w:fill="auto"/>
            <w:vAlign w:val="center"/>
          </w:tcPr>
          <w:p w14:paraId="0FBC55E1" w14:textId="77777777" w:rsidR="00B71BDE" w:rsidRPr="00214093" w:rsidRDefault="00B71BDE" w:rsidP="00214093">
            <w:pPr>
              <w:pStyle w:val="TAC"/>
              <w:rPr>
                <w:szCs w:val="18"/>
              </w:rPr>
            </w:pPr>
            <w:r w:rsidRPr="00A75241">
              <w:rPr>
                <w:szCs w:val="18"/>
              </w:rPr>
              <w:t>380ms</w:t>
            </w:r>
          </w:p>
        </w:tc>
        <w:tc>
          <w:tcPr>
            <w:tcW w:w="1863" w:type="dxa"/>
            <w:shd w:val="clear" w:color="auto" w:fill="auto"/>
            <w:vAlign w:val="center"/>
          </w:tcPr>
          <w:p w14:paraId="4737543B" w14:textId="77777777" w:rsidR="00B71BDE" w:rsidRPr="00214093" w:rsidRDefault="00B71BDE" w:rsidP="00214093">
            <w:pPr>
              <w:pStyle w:val="TAC"/>
              <w:rPr>
                <w:szCs w:val="18"/>
              </w:rPr>
            </w:pPr>
            <w:r w:rsidRPr="00A75241">
              <w:rPr>
                <w:szCs w:val="18"/>
              </w:rPr>
              <w:t>908KB</w:t>
            </w:r>
          </w:p>
        </w:tc>
      </w:tr>
      <w:tr w:rsidR="00B71BDE" w:rsidRPr="00157ABB" w14:paraId="0C0BADB1" w14:textId="77777777" w:rsidTr="00BE1C91">
        <w:trPr>
          <w:trHeight w:val="584"/>
          <w:jc w:val="center"/>
        </w:trPr>
        <w:tc>
          <w:tcPr>
            <w:tcW w:w="2022" w:type="dxa"/>
            <w:shd w:val="clear" w:color="auto" w:fill="auto"/>
            <w:vAlign w:val="center"/>
          </w:tcPr>
          <w:p w14:paraId="1AFB415C" w14:textId="77777777" w:rsidR="00B71BDE" w:rsidRPr="00214093" w:rsidRDefault="00B71BDE" w:rsidP="00214093">
            <w:pPr>
              <w:pStyle w:val="TAC"/>
              <w:rPr>
                <w:szCs w:val="18"/>
              </w:rPr>
            </w:pPr>
            <w:r w:rsidRPr="00A75241">
              <w:rPr>
                <w:szCs w:val="18"/>
              </w:rPr>
              <w:t>0.1ms, 1 TTI</w:t>
            </w:r>
          </w:p>
        </w:tc>
        <w:tc>
          <w:tcPr>
            <w:tcW w:w="1695" w:type="dxa"/>
            <w:shd w:val="clear" w:color="auto" w:fill="auto"/>
            <w:vAlign w:val="center"/>
          </w:tcPr>
          <w:p w14:paraId="3407365F" w14:textId="77777777" w:rsidR="00B71BDE" w:rsidRPr="00214093" w:rsidRDefault="00B71BDE" w:rsidP="00214093">
            <w:pPr>
              <w:pStyle w:val="TAC"/>
              <w:rPr>
                <w:szCs w:val="18"/>
              </w:rPr>
            </w:pPr>
            <w:r w:rsidRPr="00A75241">
              <w:rPr>
                <w:szCs w:val="18"/>
              </w:rPr>
              <w:t>10ms</w:t>
            </w:r>
          </w:p>
        </w:tc>
        <w:tc>
          <w:tcPr>
            <w:tcW w:w="1660" w:type="dxa"/>
            <w:shd w:val="clear" w:color="auto" w:fill="auto"/>
            <w:vAlign w:val="center"/>
          </w:tcPr>
          <w:p w14:paraId="13BDAD16" w14:textId="77777777" w:rsidR="00B71BDE" w:rsidRPr="00214093" w:rsidRDefault="00B71BDE" w:rsidP="00214093">
            <w:pPr>
              <w:pStyle w:val="TAC"/>
              <w:rPr>
                <w:szCs w:val="18"/>
              </w:rPr>
            </w:pPr>
            <w:r w:rsidRPr="00A75241">
              <w:rPr>
                <w:szCs w:val="18"/>
              </w:rPr>
              <w:t>15KB</w:t>
            </w:r>
          </w:p>
        </w:tc>
        <w:tc>
          <w:tcPr>
            <w:tcW w:w="1654" w:type="dxa"/>
            <w:shd w:val="clear" w:color="auto" w:fill="auto"/>
            <w:vAlign w:val="center"/>
          </w:tcPr>
          <w:p w14:paraId="6EA5DEE9" w14:textId="77777777" w:rsidR="00B71BDE" w:rsidRPr="00214093" w:rsidRDefault="00B71BDE" w:rsidP="00214093">
            <w:pPr>
              <w:pStyle w:val="TAC"/>
              <w:rPr>
                <w:szCs w:val="18"/>
              </w:rPr>
            </w:pPr>
            <w:r w:rsidRPr="00A75241">
              <w:rPr>
                <w:szCs w:val="18"/>
              </w:rPr>
              <w:t>100ms</w:t>
            </w:r>
          </w:p>
        </w:tc>
        <w:tc>
          <w:tcPr>
            <w:tcW w:w="1863" w:type="dxa"/>
            <w:shd w:val="clear" w:color="auto" w:fill="auto"/>
            <w:vAlign w:val="center"/>
          </w:tcPr>
          <w:p w14:paraId="6C657A24" w14:textId="77777777" w:rsidR="00B71BDE" w:rsidRPr="00214093" w:rsidRDefault="00B71BDE" w:rsidP="00214093">
            <w:pPr>
              <w:pStyle w:val="TAC"/>
              <w:rPr>
                <w:szCs w:val="18"/>
              </w:rPr>
            </w:pPr>
            <w:r w:rsidRPr="00A75241">
              <w:rPr>
                <w:szCs w:val="18"/>
              </w:rPr>
              <w:t>248KB</w:t>
            </w:r>
          </w:p>
        </w:tc>
      </w:tr>
    </w:tbl>
    <w:p w14:paraId="74DD8A45" w14:textId="7E4F7BD9" w:rsidR="00B71BDE" w:rsidRPr="00965589" w:rsidRDefault="00B71BDE" w:rsidP="00B71BDE">
      <w:pPr>
        <w:rPr>
          <w:bCs/>
          <w:lang w:val="en-US"/>
        </w:rPr>
      </w:pPr>
      <w:r w:rsidRPr="00965589">
        <w:rPr>
          <w:bCs/>
          <w:lang w:val="en-US"/>
        </w:rPr>
        <w:t xml:space="preserve">*Note: minimum time granularity for TCP throughput observations </w:t>
      </w:r>
      <w:r w:rsidR="00390E8C">
        <w:rPr>
          <w:bCs/>
          <w:lang w:val="en-US"/>
        </w:rPr>
        <w:t xml:space="preserve">in Table 3 </w:t>
      </w:r>
      <w:r w:rsidRPr="00965589">
        <w:rPr>
          <w:bCs/>
          <w:lang w:val="en-US"/>
        </w:rPr>
        <w:t>is 5ms.</w:t>
      </w:r>
    </w:p>
    <w:p w14:paraId="720E5FF1" w14:textId="77777777" w:rsidR="00B71BDE" w:rsidRPr="00157ABB" w:rsidRDefault="003613C9" w:rsidP="00B71BDE">
      <w:pPr>
        <w:rPr>
          <w:lang w:val="en-US"/>
        </w:rPr>
      </w:pPr>
      <w:r>
        <w:rPr>
          <w:lang w:val="en-US"/>
        </w:rPr>
        <w:t xml:space="preserve">Table 3 </w:t>
      </w:r>
      <w:r w:rsidR="00B71BDE" w:rsidRPr="00157ABB">
        <w:rPr>
          <w:lang w:val="en-US"/>
        </w:rPr>
        <w:t xml:space="preserve">also shows that the minimum file size for the users to realize aggregate UPT of 90% of saturation rate decreases by about the same factor (45%) when SR periodicity of 1 TTI is used for 1ms TTI duration compared to SR periodicity of 5 TTIs. The same performance metric (minimum file size for UPT to be 90% of saturation rate) is observed to reduce by </w:t>
      </w:r>
      <w:r w:rsidR="00B71BDE" w:rsidRPr="00157ABB">
        <w:rPr>
          <w:rFonts w:hint="eastAsia"/>
          <w:lang w:val="en-US"/>
        </w:rPr>
        <w:t>88%</w:t>
      </w:r>
      <w:r w:rsidR="00B71BDE" w:rsidRPr="00157ABB">
        <w:rPr>
          <w:lang w:val="en-US"/>
        </w:rPr>
        <w:t xml:space="preserve"> when TTI is reduced from 1ms to 0.1ms keeping the same SR periodicity (5 TTIs). Compared to 1ms TTI with SR periodicity of 5 TTIs, 0.1ms TTI with SR periodicity of 1 TTIs results in 13x reduction in minimum file size required to realize UPT of 90% of saturation rate.</w:t>
      </w:r>
    </w:p>
    <w:p w14:paraId="2C838987" w14:textId="77777777" w:rsidR="00B71BDE" w:rsidRPr="00157ABB" w:rsidRDefault="00A50D27" w:rsidP="00B71BDE">
      <w:pPr>
        <w:rPr>
          <w:lang w:val="en-US"/>
        </w:rPr>
      </w:pPr>
      <w:r>
        <w:rPr>
          <w:lang w:val="en-US"/>
        </w:rPr>
        <w:t>Table 4</w:t>
      </w:r>
      <w:r w:rsidR="00B71BDE" w:rsidRPr="00157ABB">
        <w:rPr>
          <w:lang w:val="en-US"/>
        </w:rPr>
        <w:t xml:space="preserve"> shows the average air-interface latency for UEs in connected mode. Average downlink latency and latency for the UE initiated uplink data transmission for a UE with uplink synchronization are calculated following the timing analysis of [3]. The details of the calculation are shown in Appendix A. For this calculation, we assume that the processing times at the eNB and UE can be reduced by the same factor as the TTI reduction; and two cases for UL and DL HARQ transmissions – a) no HARQ retransmissions are required (i.e., error-free), and b) 10% error probability for initial transmission and up to 1 HARQ retransmission. For the UL, we also separate the latency due to SR related steps and actual UL data transmission where we assume that the UE processing time is divided into half for scheduling grant decoding and L1 data encoding. To be consistent in comparison of DL and UL, we add the eNB processing delay in the UL after the UL data is received by the eNB. </w:t>
      </w:r>
    </w:p>
    <w:p w14:paraId="4D3FC5F3" w14:textId="77777777" w:rsidR="00B71BDE" w:rsidRDefault="00B71BDE" w:rsidP="00B71BDE"/>
    <w:p w14:paraId="2299E72D" w14:textId="77777777" w:rsidR="005900F7" w:rsidRPr="00965589" w:rsidRDefault="005900F7" w:rsidP="00214093">
      <w:pPr>
        <w:pStyle w:val="TH"/>
      </w:pPr>
      <w:r w:rsidRPr="00965589">
        <w:lastRenderedPageBreak/>
        <w:t>Table 4</w:t>
      </w:r>
      <w:r>
        <w:t>:</w:t>
      </w:r>
      <w:r w:rsidRPr="00965589">
        <w:t xml:space="preserve"> Average Air-interface latency</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2"/>
        <w:gridCol w:w="1028"/>
        <w:gridCol w:w="1014"/>
        <w:gridCol w:w="1014"/>
        <w:gridCol w:w="880"/>
        <w:gridCol w:w="911"/>
        <w:gridCol w:w="1014"/>
        <w:gridCol w:w="872"/>
        <w:gridCol w:w="872"/>
      </w:tblGrid>
      <w:tr w:rsidR="00B71BDE" w:rsidRPr="00157ABB" w14:paraId="04D51E32" w14:textId="77777777" w:rsidTr="00BE1C91">
        <w:trPr>
          <w:trHeight w:val="332"/>
          <w:jc w:val="center"/>
        </w:trPr>
        <w:tc>
          <w:tcPr>
            <w:tcW w:w="1602" w:type="dxa"/>
            <w:vMerge w:val="restart"/>
            <w:shd w:val="clear" w:color="auto" w:fill="auto"/>
            <w:vAlign w:val="center"/>
            <w:hideMark/>
          </w:tcPr>
          <w:p w14:paraId="05467268" w14:textId="77777777" w:rsidR="00B71BDE" w:rsidRPr="00157ABB" w:rsidRDefault="00B71BDE" w:rsidP="00214093">
            <w:pPr>
              <w:pStyle w:val="TH"/>
              <w:rPr>
                <w:noProof/>
                <w:sz w:val="22"/>
              </w:rPr>
            </w:pPr>
            <w:r w:rsidRPr="00157ABB">
              <w:t>TTI,</w:t>
            </w:r>
          </w:p>
          <w:p w14:paraId="7A9FB713" w14:textId="77777777" w:rsidR="00B71BDE" w:rsidRPr="00157ABB" w:rsidRDefault="00B71BDE" w:rsidP="00214093">
            <w:pPr>
              <w:pStyle w:val="TH"/>
              <w:rPr>
                <w:noProof/>
                <w:sz w:val="22"/>
                <w:lang w:val="en-US"/>
              </w:rPr>
            </w:pPr>
            <w:r w:rsidRPr="00157ABB">
              <w:t xml:space="preserve">SR periodicity in </w:t>
            </w:r>
            <w:r w:rsidRPr="00157ABB">
              <w:rPr>
                <w:rFonts w:hint="eastAsia"/>
              </w:rPr>
              <w:t>TTI</w:t>
            </w:r>
            <w:r w:rsidRPr="00157ABB">
              <w:t>s</w:t>
            </w:r>
          </w:p>
        </w:tc>
        <w:tc>
          <w:tcPr>
            <w:tcW w:w="7605" w:type="dxa"/>
            <w:gridSpan w:val="8"/>
            <w:vAlign w:val="center"/>
          </w:tcPr>
          <w:p w14:paraId="5C3F560D" w14:textId="77777777" w:rsidR="00B71BDE" w:rsidRPr="00157ABB" w:rsidRDefault="00B71BDE" w:rsidP="00214093">
            <w:pPr>
              <w:pStyle w:val="TH"/>
              <w:rPr>
                <w:noProof/>
                <w:sz w:val="22"/>
              </w:rPr>
            </w:pPr>
            <w:r w:rsidRPr="00157ABB">
              <w:t>Average air-interface latency</w:t>
            </w:r>
          </w:p>
        </w:tc>
      </w:tr>
      <w:tr w:rsidR="00B71BDE" w:rsidRPr="00157ABB" w14:paraId="2C2128E2" w14:textId="77777777" w:rsidTr="00BE1C91">
        <w:trPr>
          <w:trHeight w:val="260"/>
          <w:jc w:val="center"/>
        </w:trPr>
        <w:tc>
          <w:tcPr>
            <w:tcW w:w="1602" w:type="dxa"/>
            <w:vMerge/>
            <w:shd w:val="clear" w:color="auto" w:fill="auto"/>
            <w:vAlign w:val="center"/>
          </w:tcPr>
          <w:p w14:paraId="7EF42619" w14:textId="77777777" w:rsidR="00B71BDE" w:rsidRPr="00157ABB" w:rsidRDefault="00B71BDE" w:rsidP="00214093">
            <w:pPr>
              <w:pStyle w:val="TH"/>
              <w:rPr>
                <w:noProof/>
              </w:rPr>
            </w:pPr>
          </w:p>
        </w:tc>
        <w:tc>
          <w:tcPr>
            <w:tcW w:w="2042" w:type="dxa"/>
            <w:gridSpan w:val="2"/>
            <w:vAlign w:val="center"/>
          </w:tcPr>
          <w:p w14:paraId="77668749" w14:textId="77777777" w:rsidR="00B71BDE" w:rsidRPr="00157ABB" w:rsidRDefault="00B71BDE" w:rsidP="00214093">
            <w:pPr>
              <w:pStyle w:val="TH"/>
              <w:rPr>
                <w:noProof/>
                <w:sz w:val="22"/>
              </w:rPr>
            </w:pPr>
            <w:r w:rsidRPr="00157ABB">
              <w:t>DL</w:t>
            </w:r>
          </w:p>
        </w:tc>
        <w:tc>
          <w:tcPr>
            <w:tcW w:w="5563" w:type="dxa"/>
            <w:gridSpan w:val="6"/>
            <w:vAlign w:val="center"/>
          </w:tcPr>
          <w:p w14:paraId="3361059D" w14:textId="77777777" w:rsidR="00B71BDE" w:rsidRPr="00157ABB" w:rsidRDefault="00B71BDE" w:rsidP="00214093">
            <w:pPr>
              <w:pStyle w:val="TH"/>
              <w:rPr>
                <w:noProof/>
                <w:sz w:val="22"/>
              </w:rPr>
            </w:pPr>
            <w:r w:rsidRPr="00157ABB">
              <w:t>UL</w:t>
            </w:r>
          </w:p>
        </w:tc>
      </w:tr>
      <w:tr w:rsidR="00B71BDE" w:rsidRPr="00157ABB" w14:paraId="2B3CD496" w14:textId="77777777" w:rsidTr="00BE1C91">
        <w:trPr>
          <w:trHeight w:val="260"/>
          <w:jc w:val="center"/>
        </w:trPr>
        <w:tc>
          <w:tcPr>
            <w:tcW w:w="1602" w:type="dxa"/>
            <w:vMerge/>
            <w:shd w:val="clear" w:color="auto" w:fill="auto"/>
            <w:vAlign w:val="center"/>
          </w:tcPr>
          <w:p w14:paraId="0F2A3F92" w14:textId="77777777" w:rsidR="00B71BDE" w:rsidRPr="00157ABB" w:rsidRDefault="00B71BDE" w:rsidP="00214093">
            <w:pPr>
              <w:pStyle w:val="TH"/>
              <w:rPr>
                <w:noProof/>
              </w:rPr>
            </w:pPr>
          </w:p>
        </w:tc>
        <w:tc>
          <w:tcPr>
            <w:tcW w:w="1028" w:type="dxa"/>
            <w:vMerge w:val="restart"/>
            <w:vAlign w:val="center"/>
          </w:tcPr>
          <w:p w14:paraId="62D572DE" w14:textId="77777777" w:rsidR="00B71BDE" w:rsidRPr="00157ABB" w:rsidRDefault="00B71BDE" w:rsidP="00214093">
            <w:pPr>
              <w:pStyle w:val="TH"/>
              <w:rPr>
                <w:noProof/>
                <w:sz w:val="22"/>
              </w:rPr>
            </w:pPr>
            <w:proofErr w:type="gramStart"/>
            <w:r w:rsidRPr="00157ABB">
              <w:t>error</w:t>
            </w:r>
            <w:proofErr w:type="gramEnd"/>
            <w:r w:rsidRPr="00157ABB">
              <w:t xml:space="preserve"> free</w:t>
            </w:r>
          </w:p>
        </w:tc>
        <w:tc>
          <w:tcPr>
            <w:tcW w:w="1014" w:type="dxa"/>
            <w:vMerge w:val="restart"/>
            <w:vAlign w:val="center"/>
          </w:tcPr>
          <w:p w14:paraId="31A49CA5" w14:textId="77777777" w:rsidR="00B71BDE" w:rsidRPr="00157ABB" w:rsidRDefault="00B71BDE" w:rsidP="00214093">
            <w:pPr>
              <w:pStyle w:val="TH"/>
              <w:rPr>
                <w:noProof/>
                <w:sz w:val="22"/>
              </w:rPr>
            </w:pPr>
            <w:r w:rsidRPr="00157ABB">
              <w:t>10% error</w:t>
            </w:r>
          </w:p>
        </w:tc>
        <w:tc>
          <w:tcPr>
            <w:tcW w:w="2805" w:type="dxa"/>
            <w:gridSpan w:val="3"/>
            <w:vAlign w:val="center"/>
          </w:tcPr>
          <w:p w14:paraId="131A324C" w14:textId="77777777" w:rsidR="00B71BDE" w:rsidRPr="00157ABB" w:rsidRDefault="00B71BDE" w:rsidP="00214093">
            <w:pPr>
              <w:pStyle w:val="TH"/>
              <w:rPr>
                <w:noProof/>
                <w:sz w:val="22"/>
              </w:rPr>
            </w:pPr>
            <w:proofErr w:type="gramStart"/>
            <w:r w:rsidRPr="00157ABB">
              <w:t>error</w:t>
            </w:r>
            <w:proofErr w:type="gramEnd"/>
            <w:r w:rsidRPr="00157ABB">
              <w:t xml:space="preserve"> free</w:t>
            </w:r>
          </w:p>
        </w:tc>
        <w:tc>
          <w:tcPr>
            <w:tcW w:w="2758" w:type="dxa"/>
            <w:gridSpan w:val="3"/>
            <w:vAlign w:val="center"/>
          </w:tcPr>
          <w:p w14:paraId="6F08449B" w14:textId="77777777" w:rsidR="00B71BDE" w:rsidRPr="00157ABB" w:rsidRDefault="00B71BDE" w:rsidP="00214093">
            <w:pPr>
              <w:pStyle w:val="TH"/>
              <w:rPr>
                <w:noProof/>
                <w:sz w:val="22"/>
              </w:rPr>
            </w:pPr>
            <w:r w:rsidRPr="00157ABB">
              <w:t>10% error</w:t>
            </w:r>
          </w:p>
        </w:tc>
      </w:tr>
      <w:tr w:rsidR="00B71BDE" w:rsidRPr="00157ABB" w14:paraId="6B117DBA" w14:textId="77777777" w:rsidTr="00BE1C91">
        <w:trPr>
          <w:trHeight w:val="332"/>
          <w:jc w:val="center"/>
        </w:trPr>
        <w:tc>
          <w:tcPr>
            <w:tcW w:w="1602" w:type="dxa"/>
            <w:vMerge/>
            <w:shd w:val="clear" w:color="auto" w:fill="auto"/>
            <w:vAlign w:val="center"/>
          </w:tcPr>
          <w:p w14:paraId="57B45615" w14:textId="77777777" w:rsidR="00B71BDE" w:rsidRPr="00157ABB" w:rsidRDefault="00B71BDE" w:rsidP="00214093">
            <w:pPr>
              <w:pStyle w:val="TH"/>
              <w:rPr>
                <w:noProof/>
              </w:rPr>
            </w:pPr>
          </w:p>
        </w:tc>
        <w:tc>
          <w:tcPr>
            <w:tcW w:w="1028" w:type="dxa"/>
            <w:vMerge/>
            <w:vAlign w:val="center"/>
          </w:tcPr>
          <w:p w14:paraId="3C574A6E" w14:textId="77777777" w:rsidR="00B71BDE" w:rsidRPr="00157ABB" w:rsidRDefault="00B71BDE" w:rsidP="00214093">
            <w:pPr>
              <w:pStyle w:val="TH"/>
              <w:rPr>
                <w:noProof/>
              </w:rPr>
            </w:pPr>
          </w:p>
        </w:tc>
        <w:tc>
          <w:tcPr>
            <w:tcW w:w="1014" w:type="dxa"/>
            <w:vMerge/>
            <w:vAlign w:val="center"/>
          </w:tcPr>
          <w:p w14:paraId="7BCF3FE4" w14:textId="77777777" w:rsidR="00B71BDE" w:rsidRPr="00157ABB" w:rsidRDefault="00B71BDE" w:rsidP="00214093">
            <w:pPr>
              <w:pStyle w:val="TH"/>
              <w:rPr>
                <w:noProof/>
              </w:rPr>
            </w:pPr>
          </w:p>
        </w:tc>
        <w:tc>
          <w:tcPr>
            <w:tcW w:w="1014" w:type="dxa"/>
            <w:vAlign w:val="center"/>
          </w:tcPr>
          <w:p w14:paraId="58D2F72D" w14:textId="77777777" w:rsidR="00B71BDE" w:rsidRPr="00157ABB" w:rsidRDefault="00B71BDE" w:rsidP="00214093">
            <w:pPr>
              <w:pStyle w:val="TH"/>
              <w:rPr>
                <w:noProof/>
                <w:sz w:val="22"/>
              </w:rPr>
            </w:pPr>
            <w:r w:rsidRPr="00157ABB">
              <w:t>SR-related</w:t>
            </w:r>
          </w:p>
        </w:tc>
        <w:tc>
          <w:tcPr>
            <w:tcW w:w="880" w:type="dxa"/>
            <w:vAlign w:val="center"/>
          </w:tcPr>
          <w:p w14:paraId="3061622C" w14:textId="77777777" w:rsidR="00B71BDE" w:rsidRPr="00157ABB" w:rsidRDefault="00B71BDE" w:rsidP="00214093">
            <w:pPr>
              <w:pStyle w:val="TH"/>
              <w:rPr>
                <w:noProof/>
                <w:sz w:val="22"/>
              </w:rPr>
            </w:pPr>
            <w:r w:rsidRPr="00157ABB">
              <w:t xml:space="preserve">Data </w:t>
            </w:r>
            <w:proofErr w:type="spellStart"/>
            <w:r w:rsidRPr="00157ABB">
              <w:t>Tx</w:t>
            </w:r>
            <w:proofErr w:type="spellEnd"/>
          </w:p>
        </w:tc>
        <w:tc>
          <w:tcPr>
            <w:tcW w:w="911" w:type="dxa"/>
            <w:vAlign w:val="center"/>
          </w:tcPr>
          <w:p w14:paraId="2300103F" w14:textId="77777777" w:rsidR="00B71BDE" w:rsidRPr="00157ABB" w:rsidRDefault="00B71BDE" w:rsidP="00214093">
            <w:pPr>
              <w:pStyle w:val="TH"/>
              <w:rPr>
                <w:noProof/>
                <w:sz w:val="22"/>
              </w:rPr>
            </w:pPr>
            <w:r w:rsidRPr="00157ABB">
              <w:t>Total</w:t>
            </w:r>
          </w:p>
        </w:tc>
        <w:tc>
          <w:tcPr>
            <w:tcW w:w="1014" w:type="dxa"/>
            <w:vAlign w:val="center"/>
          </w:tcPr>
          <w:p w14:paraId="547C07B1" w14:textId="77777777" w:rsidR="00B71BDE" w:rsidRPr="00157ABB" w:rsidRDefault="00B71BDE" w:rsidP="00214093">
            <w:pPr>
              <w:pStyle w:val="TH"/>
              <w:rPr>
                <w:noProof/>
                <w:sz w:val="22"/>
              </w:rPr>
            </w:pPr>
            <w:r w:rsidRPr="00157ABB">
              <w:t>SR-related</w:t>
            </w:r>
          </w:p>
        </w:tc>
        <w:tc>
          <w:tcPr>
            <w:tcW w:w="872" w:type="dxa"/>
            <w:vAlign w:val="center"/>
          </w:tcPr>
          <w:p w14:paraId="35400418" w14:textId="77777777" w:rsidR="00B71BDE" w:rsidRPr="00157ABB" w:rsidRDefault="00B71BDE" w:rsidP="00214093">
            <w:pPr>
              <w:pStyle w:val="TH"/>
              <w:rPr>
                <w:noProof/>
                <w:sz w:val="22"/>
              </w:rPr>
            </w:pPr>
            <w:r w:rsidRPr="00157ABB">
              <w:t xml:space="preserve">Data </w:t>
            </w:r>
            <w:proofErr w:type="spellStart"/>
            <w:r w:rsidRPr="00157ABB">
              <w:t>Tx</w:t>
            </w:r>
            <w:proofErr w:type="spellEnd"/>
          </w:p>
        </w:tc>
        <w:tc>
          <w:tcPr>
            <w:tcW w:w="872" w:type="dxa"/>
            <w:vAlign w:val="center"/>
          </w:tcPr>
          <w:p w14:paraId="73E9CAAE" w14:textId="77777777" w:rsidR="00B71BDE" w:rsidRPr="00157ABB" w:rsidRDefault="00B71BDE" w:rsidP="00214093">
            <w:pPr>
              <w:pStyle w:val="TH"/>
              <w:rPr>
                <w:noProof/>
                <w:sz w:val="22"/>
              </w:rPr>
            </w:pPr>
            <w:r w:rsidRPr="00157ABB">
              <w:t>Total</w:t>
            </w:r>
          </w:p>
        </w:tc>
      </w:tr>
      <w:tr w:rsidR="00B71BDE" w:rsidRPr="00157ABB" w14:paraId="38DA37B0" w14:textId="77777777" w:rsidTr="00BE1C91">
        <w:trPr>
          <w:trHeight w:val="432"/>
          <w:jc w:val="center"/>
        </w:trPr>
        <w:tc>
          <w:tcPr>
            <w:tcW w:w="1602" w:type="dxa"/>
            <w:shd w:val="clear" w:color="auto" w:fill="auto"/>
            <w:vAlign w:val="center"/>
            <w:hideMark/>
          </w:tcPr>
          <w:p w14:paraId="191146FA" w14:textId="77777777" w:rsidR="00B71BDE" w:rsidRPr="00214093" w:rsidRDefault="00B71BDE" w:rsidP="00214093">
            <w:pPr>
              <w:pStyle w:val="TAC"/>
              <w:rPr>
                <w:rFonts w:cs="Arial"/>
              </w:rPr>
            </w:pPr>
            <w:r w:rsidRPr="005900F7">
              <w:rPr>
                <w:rFonts w:cs="Arial"/>
              </w:rPr>
              <w:t xml:space="preserve">1ms, </w:t>
            </w:r>
            <w:r w:rsidRPr="00A75241">
              <w:rPr>
                <w:rFonts w:cs="Arial"/>
              </w:rPr>
              <w:t>5 TTI</w:t>
            </w:r>
          </w:p>
        </w:tc>
        <w:tc>
          <w:tcPr>
            <w:tcW w:w="1028" w:type="dxa"/>
            <w:vAlign w:val="center"/>
          </w:tcPr>
          <w:p w14:paraId="46DCA8C8" w14:textId="77777777" w:rsidR="00B71BDE" w:rsidRPr="00214093" w:rsidRDefault="00B71BDE" w:rsidP="00214093">
            <w:pPr>
              <w:pStyle w:val="TAC"/>
              <w:rPr>
                <w:rFonts w:cs="Arial"/>
              </w:rPr>
            </w:pPr>
            <w:r w:rsidRPr="00A75241">
              <w:rPr>
                <w:rFonts w:cs="Arial"/>
              </w:rPr>
              <w:t>4ms</w:t>
            </w:r>
          </w:p>
        </w:tc>
        <w:tc>
          <w:tcPr>
            <w:tcW w:w="1014" w:type="dxa"/>
            <w:vAlign w:val="center"/>
          </w:tcPr>
          <w:p w14:paraId="1A43D0D5" w14:textId="77777777" w:rsidR="00B71BDE" w:rsidRPr="00214093" w:rsidRDefault="00B71BDE" w:rsidP="00214093">
            <w:pPr>
              <w:pStyle w:val="TAC"/>
              <w:rPr>
                <w:rFonts w:cs="Arial"/>
              </w:rPr>
            </w:pPr>
            <w:r w:rsidRPr="00A75241">
              <w:rPr>
                <w:rFonts w:cs="Arial"/>
              </w:rPr>
              <w:t>4.8ms</w:t>
            </w:r>
          </w:p>
        </w:tc>
        <w:tc>
          <w:tcPr>
            <w:tcW w:w="1014" w:type="dxa"/>
            <w:vAlign w:val="center"/>
          </w:tcPr>
          <w:p w14:paraId="36AF3C7E" w14:textId="77777777" w:rsidR="00B71BDE" w:rsidRPr="00214093" w:rsidRDefault="00B71BDE" w:rsidP="00214093">
            <w:pPr>
              <w:pStyle w:val="TAC"/>
              <w:rPr>
                <w:rFonts w:cs="Arial"/>
              </w:rPr>
            </w:pPr>
            <w:r w:rsidRPr="00A75241">
              <w:rPr>
                <w:rFonts w:cs="Arial"/>
              </w:rPr>
              <w:t>9ms</w:t>
            </w:r>
          </w:p>
        </w:tc>
        <w:tc>
          <w:tcPr>
            <w:tcW w:w="880" w:type="dxa"/>
            <w:vAlign w:val="center"/>
          </w:tcPr>
          <w:p w14:paraId="7BB081B1" w14:textId="77777777" w:rsidR="00B71BDE" w:rsidRPr="00214093" w:rsidRDefault="00B71BDE" w:rsidP="00214093">
            <w:pPr>
              <w:pStyle w:val="TAC"/>
              <w:rPr>
                <w:rFonts w:cs="Arial"/>
              </w:rPr>
            </w:pPr>
            <w:r w:rsidRPr="00A75241">
              <w:rPr>
                <w:rFonts w:cs="Arial"/>
              </w:rPr>
              <w:t>4ms</w:t>
            </w:r>
          </w:p>
        </w:tc>
        <w:tc>
          <w:tcPr>
            <w:tcW w:w="911" w:type="dxa"/>
            <w:vAlign w:val="center"/>
          </w:tcPr>
          <w:p w14:paraId="3D6C4DED" w14:textId="77777777" w:rsidR="00B71BDE" w:rsidRPr="00214093" w:rsidRDefault="00B71BDE" w:rsidP="00214093">
            <w:pPr>
              <w:pStyle w:val="TAC"/>
              <w:rPr>
                <w:rFonts w:cs="Arial"/>
              </w:rPr>
            </w:pPr>
            <w:r w:rsidRPr="00A75241">
              <w:rPr>
                <w:rFonts w:cs="Arial"/>
              </w:rPr>
              <w:t>13ms</w:t>
            </w:r>
          </w:p>
        </w:tc>
        <w:tc>
          <w:tcPr>
            <w:tcW w:w="1014" w:type="dxa"/>
            <w:vAlign w:val="center"/>
          </w:tcPr>
          <w:p w14:paraId="7EF642DA" w14:textId="77777777" w:rsidR="00B71BDE" w:rsidRPr="00214093" w:rsidRDefault="00B71BDE" w:rsidP="00214093">
            <w:pPr>
              <w:pStyle w:val="TAC"/>
              <w:rPr>
                <w:rFonts w:cs="Arial"/>
              </w:rPr>
            </w:pPr>
            <w:r w:rsidRPr="00A75241">
              <w:rPr>
                <w:rFonts w:cs="Arial"/>
              </w:rPr>
              <w:t>9ms</w:t>
            </w:r>
          </w:p>
        </w:tc>
        <w:tc>
          <w:tcPr>
            <w:tcW w:w="872" w:type="dxa"/>
            <w:vAlign w:val="center"/>
          </w:tcPr>
          <w:p w14:paraId="486FA985" w14:textId="77777777" w:rsidR="00B71BDE" w:rsidRPr="00214093" w:rsidRDefault="00B71BDE" w:rsidP="00214093">
            <w:pPr>
              <w:pStyle w:val="TAC"/>
              <w:rPr>
                <w:rFonts w:cs="Arial"/>
              </w:rPr>
            </w:pPr>
            <w:r w:rsidRPr="00A75241">
              <w:rPr>
                <w:rFonts w:cs="Arial"/>
              </w:rPr>
              <w:t>4.8ms</w:t>
            </w:r>
          </w:p>
        </w:tc>
        <w:tc>
          <w:tcPr>
            <w:tcW w:w="872" w:type="dxa"/>
            <w:vAlign w:val="center"/>
          </w:tcPr>
          <w:p w14:paraId="7EC724C3" w14:textId="77777777" w:rsidR="00B71BDE" w:rsidRPr="00A75241" w:rsidRDefault="00B71BDE" w:rsidP="00214093">
            <w:pPr>
              <w:pStyle w:val="TAC"/>
              <w:rPr>
                <w:rFonts w:cs="Arial"/>
                <w:noProof/>
                <w:sz w:val="22"/>
              </w:rPr>
            </w:pPr>
            <w:r w:rsidRPr="00A75241">
              <w:rPr>
                <w:rFonts w:cs="Arial"/>
              </w:rPr>
              <w:t>13.8ms</w:t>
            </w:r>
          </w:p>
        </w:tc>
      </w:tr>
      <w:tr w:rsidR="00B71BDE" w:rsidRPr="00157ABB" w14:paraId="1942E1FF" w14:textId="77777777" w:rsidTr="00BE1C91">
        <w:trPr>
          <w:trHeight w:val="432"/>
          <w:jc w:val="center"/>
        </w:trPr>
        <w:tc>
          <w:tcPr>
            <w:tcW w:w="1602" w:type="dxa"/>
            <w:shd w:val="clear" w:color="auto" w:fill="auto"/>
            <w:vAlign w:val="center"/>
          </w:tcPr>
          <w:p w14:paraId="269735AD" w14:textId="77777777" w:rsidR="00B71BDE" w:rsidRPr="00214093" w:rsidRDefault="00B71BDE" w:rsidP="00214093">
            <w:pPr>
              <w:pStyle w:val="TAC"/>
              <w:rPr>
                <w:rFonts w:cs="Arial"/>
              </w:rPr>
            </w:pPr>
            <w:r w:rsidRPr="00A75241">
              <w:rPr>
                <w:rFonts w:cs="Arial"/>
              </w:rPr>
              <w:t>0.5ms, 5 TTI</w:t>
            </w:r>
          </w:p>
        </w:tc>
        <w:tc>
          <w:tcPr>
            <w:tcW w:w="1028" w:type="dxa"/>
            <w:vAlign w:val="center"/>
          </w:tcPr>
          <w:p w14:paraId="11F3066B" w14:textId="77777777" w:rsidR="00B71BDE" w:rsidRPr="00214093" w:rsidRDefault="00B71BDE" w:rsidP="00214093">
            <w:pPr>
              <w:pStyle w:val="TAC"/>
              <w:rPr>
                <w:rFonts w:cs="Arial"/>
              </w:rPr>
            </w:pPr>
            <w:r w:rsidRPr="00A75241">
              <w:rPr>
                <w:rFonts w:cs="Arial"/>
              </w:rPr>
              <w:t>2ms</w:t>
            </w:r>
          </w:p>
        </w:tc>
        <w:tc>
          <w:tcPr>
            <w:tcW w:w="1014" w:type="dxa"/>
            <w:vAlign w:val="center"/>
          </w:tcPr>
          <w:p w14:paraId="3349DECF" w14:textId="77777777" w:rsidR="00B71BDE" w:rsidRPr="00A75241" w:rsidRDefault="00B71BDE" w:rsidP="00214093">
            <w:pPr>
              <w:pStyle w:val="TAC"/>
              <w:rPr>
                <w:rFonts w:cs="Arial"/>
                <w:noProof/>
                <w:sz w:val="22"/>
              </w:rPr>
            </w:pPr>
            <w:r w:rsidRPr="00A75241">
              <w:rPr>
                <w:rFonts w:cs="Arial"/>
              </w:rPr>
              <w:t>2.4ms</w:t>
            </w:r>
          </w:p>
        </w:tc>
        <w:tc>
          <w:tcPr>
            <w:tcW w:w="1014" w:type="dxa"/>
            <w:vAlign w:val="center"/>
          </w:tcPr>
          <w:p w14:paraId="33F57DEC" w14:textId="77777777" w:rsidR="00B71BDE" w:rsidRPr="00214093" w:rsidRDefault="00B71BDE" w:rsidP="00214093">
            <w:pPr>
              <w:pStyle w:val="TAC"/>
              <w:rPr>
                <w:rFonts w:cs="Arial"/>
              </w:rPr>
            </w:pPr>
            <w:r w:rsidRPr="00A75241">
              <w:rPr>
                <w:rFonts w:cs="Arial"/>
              </w:rPr>
              <w:t>4.5ms</w:t>
            </w:r>
          </w:p>
        </w:tc>
        <w:tc>
          <w:tcPr>
            <w:tcW w:w="880" w:type="dxa"/>
            <w:vAlign w:val="center"/>
          </w:tcPr>
          <w:p w14:paraId="6BEC8E97" w14:textId="77777777" w:rsidR="00B71BDE" w:rsidRPr="00214093" w:rsidRDefault="00B71BDE" w:rsidP="00214093">
            <w:pPr>
              <w:pStyle w:val="TAC"/>
              <w:rPr>
                <w:rFonts w:cs="Arial"/>
              </w:rPr>
            </w:pPr>
            <w:r w:rsidRPr="00A75241">
              <w:rPr>
                <w:rFonts w:cs="Arial"/>
              </w:rPr>
              <w:t>2ms</w:t>
            </w:r>
          </w:p>
        </w:tc>
        <w:tc>
          <w:tcPr>
            <w:tcW w:w="911" w:type="dxa"/>
            <w:vAlign w:val="center"/>
          </w:tcPr>
          <w:p w14:paraId="6D27181C" w14:textId="77777777" w:rsidR="00B71BDE" w:rsidRPr="00214093" w:rsidRDefault="00B71BDE" w:rsidP="00214093">
            <w:pPr>
              <w:pStyle w:val="TAC"/>
              <w:rPr>
                <w:rFonts w:cs="Arial"/>
              </w:rPr>
            </w:pPr>
            <w:r w:rsidRPr="00A75241">
              <w:rPr>
                <w:rFonts w:cs="Arial"/>
              </w:rPr>
              <w:t>6.5ms</w:t>
            </w:r>
          </w:p>
        </w:tc>
        <w:tc>
          <w:tcPr>
            <w:tcW w:w="1014" w:type="dxa"/>
            <w:vAlign w:val="center"/>
          </w:tcPr>
          <w:p w14:paraId="0FD4E1B0" w14:textId="77777777" w:rsidR="00B71BDE" w:rsidRPr="00214093" w:rsidRDefault="00B71BDE" w:rsidP="00214093">
            <w:pPr>
              <w:pStyle w:val="TAC"/>
              <w:rPr>
                <w:rFonts w:cs="Arial"/>
              </w:rPr>
            </w:pPr>
            <w:r w:rsidRPr="00A75241">
              <w:rPr>
                <w:rFonts w:cs="Arial"/>
              </w:rPr>
              <w:t>4.5ms</w:t>
            </w:r>
          </w:p>
        </w:tc>
        <w:tc>
          <w:tcPr>
            <w:tcW w:w="872" w:type="dxa"/>
            <w:vAlign w:val="center"/>
          </w:tcPr>
          <w:p w14:paraId="74E2C59F" w14:textId="77777777" w:rsidR="00B71BDE" w:rsidRPr="00214093" w:rsidRDefault="00B71BDE" w:rsidP="00214093">
            <w:pPr>
              <w:pStyle w:val="TAC"/>
              <w:rPr>
                <w:rFonts w:cs="Arial"/>
              </w:rPr>
            </w:pPr>
            <w:r w:rsidRPr="00A75241">
              <w:rPr>
                <w:rFonts w:cs="Arial"/>
              </w:rPr>
              <w:t>2.4ms</w:t>
            </w:r>
          </w:p>
        </w:tc>
        <w:tc>
          <w:tcPr>
            <w:tcW w:w="872" w:type="dxa"/>
            <w:vAlign w:val="center"/>
          </w:tcPr>
          <w:p w14:paraId="3AC456CE" w14:textId="77777777" w:rsidR="00B71BDE" w:rsidRPr="00214093" w:rsidRDefault="00B71BDE" w:rsidP="00214093">
            <w:pPr>
              <w:pStyle w:val="TAC"/>
              <w:rPr>
                <w:rFonts w:cs="Arial"/>
              </w:rPr>
            </w:pPr>
            <w:r w:rsidRPr="00A75241">
              <w:rPr>
                <w:rFonts w:cs="Arial"/>
              </w:rPr>
              <w:t>6.9ms</w:t>
            </w:r>
          </w:p>
        </w:tc>
      </w:tr>
      <w:tr w:rsidR="00B71BDE" w:rsidRPr="00157ABB" w14:paraId="382AB80A" w14:textId="77777777" w:rsidTr="00BE1C91">
        <w:trPr>
          <w:trHeight w:val="432"/>
          <w:jc w:val="center"/>
        </w:trPr>
        <w:tc>
          <w:tcPr>
            <w:tcW w:w="1602" w:type="dxa"/>
            <w:shd w:val="clear" w:color="auto" w:fill="auto"/>
            <w:vAlign w:val="center"/>
            <w:hideMark/>
          </w:tcPr>
          <w:p w14:paraId="35E4C037" w14:textId="77777777" w:rsidR="00B71BDE" w:rsidRPr="00214093" w:rsidRDefault="00B71BDE" w:rsidP="00214093">
            <w:pPr>
              <w:pStyle w:val="TAC"/>
              <w:rPr>
                <w:rFonts w:cs="Arial"/>
              </w:rPr>
            </w:pPr>
            <w:r w:rsidRPr="00A75241">
              <w:rPr>
                <w:rFonts w:cs="Arial"/>
              </w:rPr>
              <w:t>0.1ms, 5 TTI</w:t>
            </w:r>
          </w:p>
        </w:tc>
        <w:tc>
          <w:tcPr>
            <w:tcW w:w="1028" w:type="dxa"/>
            <w:vAlign w:val="center"/>
          </w:tcPr>
          <w:p w14:paraId="23AEC9E3" w14:textId="77777777" w:rsidR="00B71BDE" w:rsidRPr="00214093" w:rsidRDefault="00B71BDE" w:rsidP="00214093">
            <w:pPr>
              <w:pStyle w:val="TAC"/>
              <w:rPr>
                <w:rFonts w:cs="Arial"/>
              </w:rPr>
            </w:pPr>
            <w:r w:rsidRPr="00A75241">
              <w:rPr>
                <w:rFonts w:cs="Arial"/>
              </w:rPr>
              <w:t>0.4ms</w:t>
            </w:r>
          </w:p>
        </w:tc>
        <w:tc>
          <w:tcPr>
            <w:tcW w:w="1014" w:type="dxa"/>
            <w:vAlign w:val="center"/>
          </w:tcPr>
          <w:p w14:paraId="0383BD05" w14:textId="77777777" w:rsidR="00B71BDE" w:rsidRPr="00214093" w:rsidRDefault="00B71BDE" w:rsidP="00214093">
            <w:pPr>
              <w:pStyle w:val="TAC"/>
              <w:rPr>
                <w:rFonts w:cs="Arial"/>
              </w:rPr>
            </w:pPr>
            <w:r w:rsidRPr="00A75241">
              <w:rPr>
                <w:rFonts w:cs="Arial"/>
              </w:rPr>
              <w:t>0.48ms</w:t>
            </w:r>
          </w:p>
        </w:tc>
        <w:tc>
          <w:tcPr>
            <w:tcW w:w="1014" w:type="dxa"/>
            <w:vAlign w:val="center"/>
          </w:tcPr>
          <w:p w14:paraId="6FF71B17" w14:textId="77777777" w:rsidR="00B71BDE" w:rsidRPr="00214093" w:rsidRDefault="00B71BDE" w:rsidP="00214093">
            <w:pPr>
              <w:pStyle w:val="TAC"/>
              <w:rPr>
                <w:rFonts w:cs="Arial"/>
              </w:rPr>
            </w:pPr>
            <w:r w:rsidRPr="00A75241">
              <w:rPr>
                <w:rFonts w:cs="Arial"/>
              </w:rPr>
              <w:t>0.9ms</w:t>
            </w:r>
          </w:p>
        </w:tc>
        <w:tc>
          <w:tcPr>
            <w:tcW w:w="880" w:type="dxa"/>
            <w:vAlign w:val="center"/>
          </w:tcPr>
          <w:p w14:paraId="75D73CFC" w14:textId="77777777" w:rsidR="00B71BDE" w:rsidRPr="00214093" w:rsidRDefault="00B71BDE" w:rsidP="00214093">
            <w:pPr>
              <w:pStyle w:val="TAC"/>
              <w:rPr>
                <w:rFonts w:cs="Arial"/>
              </w:rPr>
            </w:pPr>
            <w:r w:rsidRPr="00A75241">
              <w:rPr>
                <w:rFonts w:cs="Arial"/>
              </w:rPr>
              <w:t>0.4ms</w:t>
            </w:r>
          </w:p>
        </w:tc>
        <w:tc>
          <w:tcPr>
            <w:tcW w:w="911" w:type="dxa"/>
            <w:vAlign w:val="center"/>
          </w:tcPr>
          <w:p w14:paraId="5D4B84A9" w14:textId="77777777" w:rsidR="00B71BDE" w:rsidRPr="00214093" w:rsidRDefault="00B71BDE" w:rsidP="00214093">
            <w:pPr>
              <w:pStyle w:val="TAC"/>
              <w:rPr>
                <w:rFonts w:cs="Arial"/>
              </w:rPr>
            </w:pPr>
            <w:r w:rsidRPr="00A75241">
              <w:rPr>
                <w:rFonts w:cs="Arial"/>
              </w:rPr>
              <w:t>1.3ms</w:t>
            </w:r>
          </w:p>
        </w:tc>
        <w:tc>
          <w:tcPr>
            <w:tcW w:w="1014" w:type="dxa"/>
            <w:vAlign w:val="center"/>
          </w:tcPr>
          <w:p w14:paraId="352D1DA3" w14:textId="77777777" w:rsidR="00B71BDE" w:rsidRPr="00214093" w:rsidRDefault="00B71BDE" w:rsidP="00214093">
            <w:pPr>
              <w:pStyle w:val="TAC"/>
              <w:rPr>
                <w:rFonts w:cs="Arial"/>
              </w:rPr>
            </w:pPr>
            <w:r w:rsidRPr="00A75241">
              <w:rPr>
                <w:rFonts w:cs="Arial"/>
              </w:rPr>
              <w:t>0.9ms</w:t>
            </w:r>
          </w:p>
        </w:tc>
        <w:tc>
          <w:tcPr>
            <w:tcW w:w="872" w:type="dxa"/>
            <w:vAlign w:val="center"/>
          </w:tcPr>
          <w:p w14:paraId="1ED6D2AE" w14:textId="77777777" w:rsidR="00B71BDE" w:rsidRPr="00214093" w:rsidRDefault="00B71BDE" w:rsidP="00214093">
            <w:pPr>
              <w:pStyle w:val="TAC"/>
              <w:rPr>
                <w:rFonts w:cs="Arial"/>
              </w:rPr>
            </w:pPr>
            <w:r w:rsidRPr="00A75241">
              <w:rPr>
                <w:rFonts w:cs="Arial"/>
              </w:rPr>
              <w:t>0.48ms</w:t>
            </w:r>
          </w:p>
        </w:tc>
        <w:tc>
          <w:tcPr>
            <w:tcW w:w="872" w:type="dxa"/>
            <w:vAlign w:val="center"/>
          </w:tcPr>
          <w:p w14:paraId="325D163C" w14:textId="77777777" w:rsidR="00B71BDE" w:rsidRPr="00214093" w:rsidRDefault="00B71BDE" w:rsidP="00214093">
            <w:pPr>
              <w:pStyle w:val="TAC"/>
              <w:rPr>
                <w:rFonts w:cs="Arial"/>
              </w:rPr>
            </w:pPr>
            <w:r w:rsidRPr="00A75241">
              <w:rPr>
                <w:rFonts w:cs="Arial"/>
              </w:rPr>
              <w:t>1.38ms</w:t>
            </w:r>
          </w:p>
        </w:tc>
      </w:tr>
      <w:tr w:rsidR="00B71BDE" w:rsidRPr="00157ABB" w14:paraId="6BA10E6B" w14:textId="77777777" w:rsidTr="00BE1C91">
        <w:trPr>
          <w:trHeight w:val="432"/>
          <w:jc w:val="center"/>
        </w:trPr>
        <w:tc>
          <w:tcPr>
            <w:tcW w:w="1602" w:type="dxa"/>
            <w:shd w:val="clear" w:color="auto" w:fill="auto"/>
            <w:vAlign w:val="center"/>
          </w:tcPr>
          <w:p w14:paraId="59E332F8" w14:textId="77777777" w:rsidR="00B71BDE" w:rsidRPr="00214093" w:rsidRDefault="00B71BDE" w:rsidP="00214093">
            <w:pPr>
              <w:pStyle w:val="TAC"/>
              <w:rPr>
                <w:rFonts w:cs="Arial"/>
              </w:rPr>
            </w:pPr>
            <w:r w:rsidRPr="00A75241">
              <w:rPr>
                <w:rFonts w:cs="Arial"/>
              </w:rPr>
              <w:t>1ms, 1 TTI</w:t>
            </w:r>
          </w:p>
        </w:tc>
        <w:tc>
          <w:tcPr>
            <w:tcW w:w="1028" w:type="dxa"/>
            <w:vAlign w:val="center"/>
          </w:tcPr>
          <w:p w14:paraId="7C273E0A" w14:textId="77777777" w:rsidR="00B71BDE" w:rsidRPr="00214093" w:rsidRDefault="00B71BDE" w:rsidP="00214093">
            <w:pPr>
              <w:pStyle w:val="TAC"/>
              <w:rPr>
                <w:rFonts w:cs="Arial"/>
              </w:rPr>
            </w:pPr>
            <w:r w:rsidRPr="00A75241">
              <w:rPr>
                <w:rFonts w:cs="Arial"/>
              </w:rPr>
              <w:t>4ms</w:t>
            </w:r>
          </w:p>
        </w:tc>
        <w:tc>
          <w:tcPr>
            <w:tcW w:w="1014" w:type="dxa"/>
            <w:vAlign w:val="center"/>
          </w:tcPr>
          <w:p w14:paraId="0883FFB2" w14:textId="77777777" w:rsidR="00B71BDE" w:rsidRPr="00214093" w:rsidRDefault="00B71BDE" w:rsidP="00214093">
            <w:pPr>
              <w:pStyle w:val="TAC"/>
              <w:rPr>
                <w:rFonts w:cs="Arial"/>
              </w:rPr>
            </w:pPr>
            <w:r w:rsidRPr="00A75241">
              <w:rPr>
                <w:rFonts w:cs="Arial"/>
              </w:rPr>
              <w:t>4.8ms</w:t>
            </w:r>
          </w:p>
        </w:tc>
        <w:tc>
          <w:tcPr>
            <w:tcW w:w="1014" w:type="dxa"/>
            <w:vAlign w:val="center"/>
          </w:tcPr>
          <w:p w14:paraId="4AF4FF18" w14:textId="77777777" w:rsidR="00B71BDE" w:rsidRPr="00214093" w:rsidRDefault="00B71BDE" w:rsidP="00214093">
            <w:pPr>
              <w:pStyle w:val="TAC"/>
              <w:rPr>
                <w:rFonts w:cs="Arial"/>
              </w:rPr>
            </w:pPr>
            <w:r w:rsidRPr="00A75241">
              <w:rPr>
                <w:rFonts w:cs="Arial"/>
              </w:rPr>
              <w:t>6.5ms</w:t>
            </w:r>
          </w:p>
        </w:tc>
        <w:tc>
          <w:tcPr>
            <w:tcW w:w="880" w:type="dxa"/>
            <w:vAlign w:val="center"/>
          </w:tcPr>
          <w:p w14:paraId="33EB14BC" w14:textId="77777777" w:rsidR="00B71BDE" w:rsidRPr="00214093" w:rsidRDefault="00B71BDE" w:rsidP="00214093">
            <w:pPr>
              <w:pStyle w:val="TAC"/>
              <w:rPr>
                <w:rFonts w:cs="Arial"/>
              </w:rPr>
            </w:pPr>
            <w:r w:rsidRPr="00A75241">
              <w:rPr>
                <w:rFonts w:cs="Arial"/>
              </w:rPr>
              <w:t>4ms</w:t>
            </w:r>
          </w:p>
        </w:tc>
        <w:tc>
          <w:tcPr>
            <w:tcW w:w="911" w:type="dxa"/>
            <w:vAlign w:val="center"/>
          </w:tcPr>
          <w:p w14:paraId="5C87420B" w14:textId="77777777" w:rsidR="00B71BDE" w:rsidRPr="00214093" w:rsidRDefault="00B71BDE" w:rsidP="00214093">
            <w:pPr>
              <w:pStyle w:val="TAC"/>
              <w:rPr>
                <w:rFonts w:cs="Arial"/>
              </w:rPr>
            </w:pPr>
            <w:r w:rsidRPr="00A75241">
              <w:rPr>
                <w:rFonts w:cs="Arial"/>
              </w:rPr>
              <w:t>10.5ms</w:t>
            </w:r>
          </w:p>
        </w:tc>
        <w:tc>
          <w:tcPr>
            <w:tcW w:w="1014" w:type="dxa"/>
            <w:vAlign w:val="center"/>
          </w:tcPr>
          <w:p w14:paraId="4BFD805A" w14:textId="77777777" w:rsidR="00B71BDE" w:rsidRPr="00214093" w:rsidRDefault="00B71BDE" w:rsidP="00214093">
            <w:pPr>
              <w:pStyle w:val="TAC"/>
              <w:rPr>
                <w:rFonts w:cs="Arial"/>
              </w:rPr>
            </w:pPr>
            <w:r w:rsidRPr="00A75241">
              <w:rPr>
                <w:rFonts w:cs="Arial"/>
              </w:rPr>
              <w:t>6.5ms</w:t>
            </w:r>
          </w:p>
        </w:tc>
        <w:tc>
          <w:tcPr>
            <w:tcW w:w="872" w:type="dxa"/>
            <w:vAlign w:val="center"/>
          </w:tcPr>
          <w:p w14:paraId="5731ED29" w14:textId="77777777" w:rsidR="00B71BDE" w:rsidRPr="00214093" w:rsidRDefault="00B71BDE" w:rsidP="00214093">
            <w:pPr>
              <w:pStyle w:val="TAC"/>
              <w:rPr>
                <w:rFonts w:cs="Arial"/>
              </w:rPr>
            </w:pPr>
            <w:r w:rsidRPr="00A75241">
              <w:rPr>
                <w:rFonts w:cs="Arial"/>
              </w:rPr>
              <w:t>4.8ms</w:t>
            </w:r>
          </w:p>
        </w:tc>
        <w:tc>
          <w:tcPr>
            <w:tcW w:w="872" w:type="dxa"/>
            <w:vAlign w:val="center"/>
          </w:tcPr>
          <w:p w14:paraId="31643063" w14:textId="77777777" w:rsidR="00B71BDE" w:rsidRPr="00214093" w:rsidRDefault="00B71BDE" w:rsidP="00214093">
            <w:pPr>
              <w:pStyle w:val="TAC"/>
              <w:rPr>
                <w:rFonts w:cs="Arial"/>
              </w:rPr>
            </w:pPr>
            <w:r w:rsidRPr="00A75241">
              <w:rPr>
                <w:rFonts w:cs="Arial"/>
              </w:rPr>
              <w:t>11.3ms</w:t>
            </w:r>
          </w:p>
        </w:tc>
      </w:tr>
      <w:tr w:rsidR="00B71BDE" w:rsidRPr="00157ABB" w14:paraId="416B0280" w14:textId="77777777" w:rsidTr="00BE1C91">
        <w:trPr>
          <w:trHeight w:val="432"/>
          <w:jc w:val="center"/>
        </w:trPr>
        <w:tc>
          <w:tcPr>
            <w:tcW w:w="1602" w:type="dxa"/>
            <w:shd w:val="clear" w:color="auto" w:fill="auto"/>
            <w:vAlign w:val="center"/>
          </w:tcPr>
          <w:p w14:paraId="1CB31184" w14:textId="77777777" w:rsidR="00B71BDE" w:rsidRPr="00A75241" w:rsidRDefault="00B71BDE" w:rsidP="00214093">
            <w:pPr>
              <w:pStyle w:val="TAC"/>
              <w:rPr>
                <w:rFonts w:cs="Arial"/>
                <w:noProof/>
                <w:sz w:val="22"/>
              </w:rPr>
            </w:pPr>
            <w:r w:rsidRPr="00A75241">
              <w:rPr>
                <w:rFonts w:cs="Arial"/>
              </w:rPr>
              <w:t>0.5ms, 1 TTI</w:t>
            </w:r>
          </w:p>
        </w:tc>
        <w:tc>
          <w:tcPr>
            <w:tcW w:w="1028" w:type="dxa"/>
            <w:vAlign w:val="center"/>
          </w:tcPr>
          <w:p w14:paraId="1CB3A522" w14:textId="77777777" w:rsidR="00B71BDE" w:rsidRPr="00214093" w:rsidRDefault="00B71BDE" w:rsidP="00214093">
            <w:pPr>
              <w:pStyle w:val="TAC"/>
              <w:rPr>
                <w:rFonts w:cs="Arial"/>
              </w:rPr>
            </w:pPr>
            <w:r w:rsidRPr="00A75241">
              <w:rPr>
                <w:rFonts w:cs="Arial"/>
              </w:rPr>
              <w:t>2ms</w:t>
            </w:r>
          </w:p>
        </w:tc>
        <w:tc>
          <w:tcPr>
            <w:tcW w:w="1014" w:type="dxa"/>
            <w:vAlign w:val="center"/>
          </w:tcPr>
          <w:p w14:paraId="32D2DB53" w14:textId="77777777" w:rsidR="00B71BDE" w:rsidRPr="00214093" w:rsidRDefault="00B71BDE" w:rsidP="00214093">
            <w:pPr>
              <w:pStyle w:val="TAC"/>
              <w:rPr>
                <w:rFonts w:cs="Arial"/>
              </w:rPr>
            </w:pPr>
            <w:r w:rsidRPr="00A75241">
              <w:rPr>
                <w:rFonts w:cs="Arial"/>
              </w:rPr>
              <w:t>2.4ms</w:t>
            </w:r>
          </w:p>
        </w:tc>
        <w:tc>
          <w:tcPr>
            <w:tcW w:w="1014" w:type="dxa"/>
            <w:vAlign w:val="center"/>
          </w:tcPr>
          <w:p w14:paraId="5E34CE0D" w14:textId="77777777" w:rsidR="00B71BDE" w:rsidRPr="00214093" w:rsidRDefault="00B71BDE" w:rsidP="00214093">
            <w:pPr>
              <w:pStyle w:val="TAC"/>
              <w:rPr>
                <w:rFonts w:cs="Arial"/>
              </w:rPr>
            </w:pPr>
            <w:r w:rsidRPr="00A75241">
              <w:rPr>
                <w:rFonts w:cs="Arial"/>
              </w:rPr>
              <w:t>3.25ms</w:t>
            </w:r>
          </w:p>
        </w:tc>
        <w:tc>
          <w:tcPr>
            <w:tcW w:w="880" w:type="dxa"/>
            <w:vAlign w:val="center"/>
          </w:tcPr>
          <w:p w14:paraId="2AD1ACD4" w14:textId="77777777" w:rsidR="00B71BDE" w:rsidRPr="00214093" w:rsidRDefault="00B71BDE" w:rsidP="00214093">
            <w:pPr>
              <w:pStyle w:val="TAC"/>
              <w:rPr>
                <w:rFonts w:cs="Arial"/>
              </w:rPr>
            </w:pPr>
            <w:r w:rsidRPr="00A75241">
              <w:rPr>
                <w:rFonts w:cs="Arial"/>
              </w:rPr>
              <w:t>2ms</w:t>
            </w:r>
          </w:p>
        </w:tc>
        <w:tc>
          <w:tcPr>
            <w:tcW w:w="911" w:type="dxa"/>
            <w:vAlign w:val="center"/>
          </w:tcPr>
          <w:p w14:paraId="48E00E44" w14:textId="77777777" w:rsidR="00B71BDE" w:rsidRPr="00214093" w:rsidRDefault="00B71BDE" w:rsidP="00214093">
            <w:pPr>
              <w:pStyle w:val="TAC"/>
              <w:rPr>
                <w:rFonts w:cs="Arial"/>
              </w:rPr>
            </w:pPr>
            <w:r w:rsidRPr="00A75241">
              <w:rPr>
                <w:rFonts w:cs="Arial"/>
              </w:rPr>
              <w:t>5.25ms</w:t>
            </w:r>
          </w:p>
        </w:tc>
        <w:tc>
          <w:tcPr>
            <w:tcW w:w="1014" w:type="dxa"/>
            <w:vAlign w:val="center"/>
          </w:tcPr>
          <w:p w14:paraId="56902AF5" w14:textId="77777777" w:rsidR="00B71BDE" w:rsidRPr="00214093" w:rsidRDefault="00B71BDE" w:rsidP="00214093">
            <w:pPr>
              <w:pStyle w:val="TAC"/>
              <w:rPr>
                <w:rFonts w:cs="Arial"/>
              </w:rPr>
            </w:pPr>
            <w:r w:rsidRPr="00A75241">
              <w:rPr>
                <w:rFonts w:cs="Arial"/>
              </w:rPr>
              <w:t>3.25ms</w:t>
            </w:r>
          </w:p>
        </w:tc>
        <w:tc>
          <w:tcPr>
            <w:tcW w:w="872" w:type="dxa"/>
            <w:vAlign w:val="center"/>
          </w:tcPr>
          <w:p w14:paraId="73CCD430" w14:textId="77777777" w:rsidR="00B71BDE" w:rsidRPr="00214093" w:rsidRDefault="00B71BDE" w:rsidP="00214093">
            <w:pPr>
              <w:pStyle w:val="TAC"/>
              <w:rPr>
                <w:rFonts w:cs="Arial"/>
              </w:rPr>
            </w:pPr>
            <w:r w:rsidRPr="00A75241">
              <w:rPr>
                <w:rFonts w:cs="Arial"/>
              </w:rPr>
              <w:t>2.4ms</w:t>
            </w:r>
          </w:p>
        </w:tc>
        <w:tc>
          <w:tcPr>
            <w:tcW w:w="872" w:type="dxa"/>
            <w:vAlign w:val="center"/>
          </w:tcPr>
          <w:p w14:paraId="13F537D1" w14:textId="77777777" w:rsidR="00B71BDE" w:rsidRPr="00214093" w:rsidRDefault="00B71BDE" w:rsidP="00214093">
            <w:pPr>
              <w:pStyle w:val="TAC"/>
              <w:rPr>
                <w:rFonts w:cs="Arial"/>
              </w:rPr>
            </w:pPr>
            <w:r w:rsidRPr="00A75241">
              <w:rPr>
                <w:rFonts w:cs="Arial"/>
              </w:rPr>
              <w:t>5.65ms</w:t>
            </w:r>
          </w:p>
        </w:tc>
      </w:tr>
      <w:tr w:rsidR="00B71BDE" w:rsidRPr="00157ABB" w14:paraId="6AADF641" w14:textId="77777777" w:rsidTr="00BE1C91">
        <w:trPr>
          <w:trHeight w:val="432"/>
          <w:jc w:val="center"/>
        </w:trPr>
        <w:tc>
          <w:tcPr>
            <w:tcW w:w="1602" w:type="dxa"/>
            <w:shd w:val="clear" w:color="auto" w:fill="auto"/>
            <w:vAlign w:val="center"/>
          </w:tcPr>
          <w:p w14:paraId="414BBD78" w14:textId="77777777" w:rsidR="00B71BDE" w:rsidRPr="00214093" w:rsidRDefault="00B71BDE" w:rsidP="00214093">
            <w:pPr>
              <w:pStyle w:val="TAC"/>
              <w:rPr>
                <w:rFonts w:cs="Arial"/>
              </w:rPr>
            </w:pPr>
            <w:r w:rsidRPr="00A75241">
              <w:rPr>
                <w:rFonts w:cs="Arial"/>
              </w:rPr>
              <w:t>0.1ms, 1 TTI</w:t>
            </w:r>
          </w:p>
        </w:tc>
        <w:tc>
          <w:tcPr>
            <w:tcW w:w="1028" w:type="dxa"/>
            <w:vAlign w:val="center"/>
          </w:tcPr>
          <w:p w14:paraId="11B07DB0" w14:textId="77777777" w:rsidR="00B71BDE" w:rsidRPr="00214093" w:rsidRDefault="00B71BDE" w:rsidP="00214093">
            <w:pPr>
              <w:pStyle w:val="TAC"/>
              <w:rPr>
                <w:rFonts w:cs="Arial"/>
              </w:rPr>
            </w:pPr>
            <w:r w:rsidRPr="00A75241">
              <w:rPr>
                <w:rFonts w:cs="Arial"/>
              </w:rPr>
              <w:t>0.4ms</w:t>
            </w:r>
          </w:p>
        </w:tc>
        <w:tc>
          <w:tcPr>
            <w:tcW w:w="1014" w:type="dxa"/>
            <w:vAlign w:val="center"/>
          </w:tcPr>
          <w:p w14:paraId="3AD27B4A" w14:textId="77777777" w:rsidR="00B71BDE" w:rsidRPr="00214093" w:rsidRDefault="00B71BDE" w:rsidP="00214093">
            <w:pPr>
              <w:pStyle w:val="TAC"/>
              <w:rPr>
                <w:rFonts w:cs="Arial"/>
              </w:rPr>
            </w:pPr>
            <w:r w:rsidRPr="00A75241">
              <w:rPr>
                <w:rFonts w:cs="Arial"/>
              </w:rPr>
              <w:t>0.48ms</w:t>
            </w:r>
          </w:p>
        </w:tc>
        <w:tc>
          <w:tcPr>
            <w:tcW w:w="1014" w:type="dxa"/>
            <w:vAlign w:val="center"/>
          </w:tcPr>
          <w:p w14:paraId="37D0A21F" w14:textId="77777777" w:rsidR="00B71BDE" w:rsidRPr="00214093" w:rsidRDefault="00B71BDE" w:rsidP="00214093">
            <w:pPr>
              <w:pStyle w:val="TAC"/>
              <w:rPr>
                <w:rFonts w:cs="Arial"/>
              </w:rPr>
            </w:pPr>
            <w:r w:rsidRPr="00A75241">
              <w:rPr>
                <w:rFonts w:cs="Arial"/>
              </w:rPr>
              <w:t>0.65ms</w:t>
            </w:r>
          </w:p>
        </w:tc>
        <w:tc>
          <w:tcPr>
            <w:tcW w:w="880" w:type="dxa"/>
            <w:vAlign w:val="center"/>
          </w:tcPr>
          <w:p w14:paraId="59E849BD" w14:textId="77777777" w:rsidR="00B71BDE" w:rsidRPr="00214093" w:rsidRDefault="00B71BDE" w:rsidP="00214093">
            <w:pPr>
              <w:pStyle w:val="TAC"/>
              <w:rPr>
                <w:rFonts w:cs="Arial"/>
              </w:rPr>
            </w:pPr>
            <w:r w:rsidRPr="00A75241">
              <w:rPr>
                <w:rFonts w:cs="Arial"/>
              </w:rPr>
              <w:t>0.4ms</w:t>
            </w:r>
          </w:p>
        </w:tc>
        <w:tc>
          <w:tcPr>
            <w:tcW w:w="911" w:type="dxa"/>
            <w:vAlign w:val="center"/>
          </w:tcPr>
          <w:p w14:paraId="3F61C6A1" w14:textId="77777777" w:rsidR="00B71BDE" w:rsidRPr="00214093" w:rsidRDefault="00B71BDE" w:rsidP="00214093">
            <w:pPr>
              <w:pStyle w:val="TAC"/>
              <w:rPr>
                <w:rFonts w:cs="Arial"/>
              </w:rPr>
            </w:pPr>
            <w:r w:rsidRPr="00A75241">
              <w:rPr>
                <w:rFonts w:cs="Arial"/>
              </w:rPr>
              <w:t>1.05ms</w:t>
            </w:r>
          </w:p>
        </w:tc>
        <w:tc>
          <w:tcPr>
            <w:tcW w:w="1014" w:type="dxa"/>
            <w:vAlign w:val="center"/>
          </w:tcPr>
          <w:p w14:paraId="250DE8B4" w14:textId="77777777" w:rsidR="00B71BDE" w:rsidRPr="00214093" w:rsidRDefault="00B71BDE" w:rsidP="00214093">
            <w:pPr>
              <w:pStyle w:val="TAC"/>
              <w:rPr>
                <w:rFonts w:cs="Arial"/>
              </w:rPr>
            </w:pPr>
            <w:r w:rsidRPr="00A75241">
              <w:rPr>
                <w:rFonts w:cs="Arial"/>
              </w:rPr>
              <w:t>0.65ms</w:t>
            </w:r>
          </w:p>
        </w:tc>
        <w:tc>
          <w:tcPr>
            <w:tcW w:w="872" w:type="dxa"/>
            <w:vAlign w:val="center"/>
          </w:tcPr>
          <w:p w14:paraId="21A50F8B" w14:textId="77777777" w:rsidR="00B71BDE" w:rsidRPr="00214093" w:rsidRDefault="00B71BDE" w:rsidP="00214093">
            <w:pPr>
              <w:pStyle w:val="TAC"/>
              <w:rPr>
                <w:rFonts w:cs="Arial"/>
              </w:rPr>
            </w:pPr>
            <w:r w:rsidRPr="00A75241">
              <w:rPr>
                <w:rFonts w:cs="Arial"/>
              </w:rPr>
              <w:t>0.48ms</w:t>
            </w:r>
          </w:p>
        </w:tc>
        <w:tc>
          <w:tcPr>
            <w:tcW w:w="872" w:type="dxa"/>
            <w:vAlign w:val="center"/>
          </w:tcPr>
          <w:p w14:paraId="54520C48" w14:textId="77777777" w:rsidR="00B71BDE" w:rsidRPr="00214093" w:rsidRDefault="00B71BDE" w:rsidP="00214093">
            <w:pPr>
              <w:pStyle w:val="TAC"/>
              <w:rPr>
                <w:rFonts w:cs="Arial"/>
              </w:rPr>
            </w:pPr>
            <w:r w:rsidRPr="00A75241">
              <w:rPr>
                <w:rFonts w:cs="Arial"/>
              </w:rPr>
              <w:t>1.13ms</w:t>
            </w:r>
          </w:p>
        </w:tc>
      </w:tr>
    </w:tbl>
    <w:p w14:paraId="08F1094E" w14:textId="77777777" w:rsidR="00B71BDE" w:rsidRPr="00157ABB" w:rsidRDefault="00B71BDE" w:rsidP="00B71BDE">
      <w:r w:rsidRPr="00157ABB">
        <w:t xml:space="preserve">It is observed from the latency values in </w:t>
      </w:r>
      <w:r w:rsidR="00A50D27">
        <w:t>Table 4</w:t>
      </w:r>
      <w:r w:rsidRPr="00157ABB">
        <w:t xml:space="preserve">and TCP ramp-up performance results in </w:t>
      </w:r>
      <w:r w:rsidR="00A50D27">
        <w:t xml:space="preserve">Table 3 </w:t>
      </w:r>
      <w:r w:rsidRPr="00157ABB">
        <w:t xml:space="preserve">that the TCP ramp-up performance is highly correlated, as expected, to the average air-interface latency, i.e., the ramp-up is faster if the air-interface latency is lower. In addition, the same benefits in terms of TCP slow-start performance can be observed with latency reduction in general regardless of how the lower latency is achieved. </w:t>
      </w:r>
    </w:p>
    <w:p w14:paraId="21FEB939" w14:textId="77777777" w:rsidR="00B71BDE" w:rsidRPr="00965589" w:rsidRDefault="00B71BDE" w:rsidP="00B71BDE">
      <w:pPr>
        <w:numPr>
          <w:ilvl w:val="0"/>
          <w:numId w:val="7"/>
        </w:numPr>
      </w:pPr>
      <w:bookmarkStart w:id="42" w:name="_Ref419472849"/>
      <w:r w:rsidRPr="00965589">
        <w:t>Reduced air-interface latency can help to achieve higher user perceived throughput even for smaller TCP sessions.</w:t>
      </w:r>
      <w:bookmarkEnd w:id="42"/>
    </w:p>
    <w:p w14:paraId="441488E9" w14:textId="77777777" w:rsidR="00B71BDE" w:rsidRPr="00965589" w:rsidRDefault="00B71BDE" w:rsidP="00B71BDE">
      <w:pPr>
        <w:numPr>
          <w:ilvl w:val="0"/>
          <w:numId w:val="7"/>
        </w:numPr>
      </w:pPr>
      <w:bookmarkStart w:id="43" w:name="_Ref419376189"/>
      <w:r w:rsidRPr="00965589">
        <w:t>TCP slow-start performance benefits are highly correlated with the UL air-interface latency but independent of the method how the faster UL access is achieved.</w:t>
      </w:r>
      <w:bookmarkEnd w:id="43"/>
    </w:p>
    <w:p w14:paraId="62D53E3D" w14:textId="77777777" w:rsidR="00B71BDE" w:rsidRDefault="00B71BDE" w:rsidP="00B71BDE">
      <w:r w:rsidRPr="00157ABB">
        <w:t xml:space="preserve">It is also observed that SR-related latency in the UL is the dominant factor in average latency values. </w:t>
      </w:r>
      <w:r w:rsidRPr="00157ABB">
        <w:rPr>
          <w:rFonts w:hint="eastAsia"/>
        </w:rPr>
        <w:t xml:space="preserve">It is noted that SR-related delay includes delay due to SR </w:t>
      </w:r>
      <w:r w:rsidRPr="00157ABB">
        <w:t>periodicity;</w:t>
      </w:r>
      <w:r w:rsidRPr="00157ABB">
        <w:rPr>
          <w:rFonts w:hint="eastAsia"/>
        </w:rPr>
        <w:t xml:space="preserve"> uplink </w:t>
      </w:r>
      <w:r w:rsidRPr="00157ABB">
        <w:t>scheduling</w:t>
      </w:r>
      <w:r w:rsidRPr="00157ABB">
        <w:rPr>
          <w:rFonts w:hint="eastAsia"/>
        </w:rPr>
        <w:t xml:space="preserve"> delay and uplink grant transmission. </w:t>
      </w:r>
      <w:r w:rsidRPr="00157ABB">
        <w:t>Therefore, it is clear that solutions, which reduce or completely remove the SR-related delay, will improve the TCP slow-start behaviour significantly.</w:t>
      </w:r>
    </w:p>
    <w:p w14:paraId="29C1A412" w14:textId="77777777" w:rsidR="00B71BDE" w:rsidRDefault="002256ED" w:rsidP="00B71BDE">
      <w:pPr>
        <w:pStyle w:val="Heading3"/>
      </w:pPr>
      <w:bookmarkStart w:id="44" w:name="_Toc303929526"/>
      <w:r>
        <w:t>9</w:t>
      </w:r>
      <w:r w:rsidR="00742534">
        <w:t>.1.2</w:t>
      </w:r>
      <w:r w:rsidR="00742534">
        <w:tab/>
        <w:t>Simulation 2 [5]</w:t>
      </w:r>
      <w:bookmarkEnd w:id="44"/>
    </w:p>
    <w:p w14:paraId="04C00E53" w14:textId="77777777" w:rsidR="00B71BDE" w:rsidRPr="00856CC6" w:rsidRDefault="00B71BDE" w:rsidP="00B71BDE">
      <w:r w:rsidRPr="00856CC6">
        <w:rPr>
          <w:rFonts w:hint="eastAsia"/>
        </w:rPr>
        <w:t xml:space="preserve">Table </w:t>
      </w:r>
      <w:r w:rsidR="00A50D27">
        <w:t>5</w:t>
      </w:r>
      <w:r w:rsidRPr="00856CC6">
        <w:rPr>
          <w:rFonts w:hint="eastAsia"/>
        </w:rPr>
        <w:t xml:space="preserve"> lists the distribution (i.e. probability) of the </w:t>
      </w:r>
      <w:r w:rsidRPr="00856CC6">
        <w:t>number</w:t>
      </w:r>
      <w:r w:rsidRPr="00856CC6">
        <w:rPr>
          <w:rFonts w:hint="eastAsia"/>
        </w:rPr>
        <w:t xml:space="preserve"> of PRB(s) occupation for </w:t>
      </w:r>
      <w:r w:rsidRPr="00856CC6">
        <w:t>different</w:t>
      </w:r>
      <w:r w:rsidR="005B2973">
        <w:rPr>
          <w:rFonts w:hint="eastAsia"/>
        </w:rPr>
        <w:t xml:space="preserve"> packet size. T</w:t>
      </w:r>
      <w:r w:rsidRPr="00856CC6">
        <w:rPr>
          <w:rFonts w:hint="eastAsia"/>
        </w:rPr>
        <w:t xml:space="preserve">his PRB distribution </w:t>
      </w:r>
      <w:r w:rsidR="005B2973">
        <w:t xml:space="preserve">is a result </w:t>
      </w:r>
      <w:r w:rsidRPr="00856CC6">
        <w:rPr>
          <w:rFonts w:hint="eastAsia"/>
        </w:rPr>
        <w:t xml:space="preserve">from system </w:t>
      </w:r>
      <w:r w:rsidRPr="00856CC6">
        <w:t>simulation</w:t>
      </w:r>
      <w:r w:rsidRPr="00856CC6">
        <w:rPr>
          <w:rFonts w:hint="eastAsia"/>
        </w:rPr>
        <w:t xml:space="preserve">s, using 0.5ms TTI length. In Table 2.2-1, 1 PRB means one PRB for 1ms TTI length (i.e. existing PRB concept), and 0.5 PRB means half of the existing PRB. Taken the packet size of 32 Bytes as one example, the probability that it </w:t>
      </w:r>
      <w:r w:rsidRPr="00856CC6">
        <w:t>occup</w:t>
      </w:r>
      <w:r w:rsidRPr="00856CC6">
        <w:rPr>
          <w:rFonts w:hint="eastAsia"/>
        </w:rPr>
        <w:t>ies 0.5 PRB is 25.02%.</w:t>
      </w:r>
    </w:p>
    <w:p w14:paraId="56F23A14" w14:textId="77777777" w:rsidR="00B71BDE" w:rsidRDefault="00B71BDE" w:rsidP="00B71BDE"/>
    <w:p w14:paraId="25AAE663" w14:textId="77777777" w:rsidR="005900F7" w:rsidRPr="009004A6" w:rsidRDefault="005900F7" w:rsidP="00214093">
      <w:pPr>
        <w:pStyle w:val="TH"/>
      </w:pPr>
      <w:r w:rsidRPr="008F5097">
        <w:lastRenderedPageBreak/>
        <w:t>Table 5: Distribution of # PRB for different packet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992"/>
        <w:gridCol w:w="1011"/>
        <w:gridCol w:w="992"/>
        <w:gridCol w:w="878"/>
        <w:gridCol w:w="965"/>
        <w:gridCol w:w="855"/>
        <w:gridCol w:w="990"/>
        <w:gridCol w:w="877"/>
        <w:gridCol w:w="1112"/>
      </w:tblGrid>
      <w:tr w:rsidR="00211AD9" w:rsidRPr="00856CC6" w14:paraId="1A959F2D" w14:textId="77777777" w:rsidTr="00214093">
        <w:trPr>
          <w:trHeight w:val="300"/>
          <w:jc w:val="center"/>
        </w:trPr>
        <w:tc>
          <w:tcPr>
            <w:tcW w:w="1129" w:type="dxa"/>
            <w:shd w:val="clear" w:color="auto" w:fill="auto"/>
            <w:noWrap/>
            <w:hideMark/>
          </w:tcPr>
          <w:p w14:paraId="285524A1" w14:textId="060F8718" w:rsidR="00B71BDE" w:rsidRPr="00856CC6" w:rsidRDefault="00B71BDE" w:rsidP="00214093">
            <w:pPr>
              <w:pStyle w:val="TH"/>
            </w:pPr>
            <w:r w:rsidRPr="00856CC6">
              <w:rPr>
                <w:rFonts w:hint="eastAsia"/>
              </w:rPr>
              <w:t>Index</w:t>
            </w:r>
          </w:p>
        </w:tc>
        <w:tc>
          <w:tcPr>
            <w:tcW w:w="992" w:type="dxa"/>
            <w:shd w:val="clear" w:color="auto" w:fill="auto"/>
            <w:noWrap/>
            <w:hideMark/>
          </w:tcPr>
          <w:p w14:paraId="656B04F6"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 xml:space="preserve"> =1</w:t>
            </w:r>
          </w:p>
        </w:tc>
        <w:tc>
          <w:tcPr>
            <w:tcW w:w="1011" w:type="dxa"/>
            <w:shd w:val="clear" w:color="auto" w:fill="auto"/>
            <w:noWrap/>
            <w:hideMark/>
          </w:tcPr>
          <w:p w14:paraId="55AA2E5A"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=2</w:t>
            </w:r>
          </w:p>
        </w:tc>
        <w:tc>
          <w:tcPr>
            <w:tcW w:w="992" w:type="dxa"/>
            <w:shd w:val="clear" w:color="auto" w:fill="auto"/>
            <w:noWrap/>
            <w:hideMark/>
          </w:tcPr>
          <w:p w14:paraId="7CC11C7E"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=3</w:t>
            </w:r>
          </w:p>
        </w:tc>
        <w:tc>
          <w:tcPr>
            <w:tcW w:w="878" w:type="dxa"/>
            <w:shd w:val="clear" w:color="auto" w:fill="auto"/>
            <w:noWrap/>
            <w:hideMark/>
          </w:tcPr>
          <w:p w14:paraId="176EF9E6"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=4</w:t>
            </w:r>
          </w:p>
        </w:tc>
        <w:tc>
          <w:tcPr>
            <w:tcW w:w="965" w:type="dxa"/>
            <w:shd w:val="clear" w:color="auto" w:fill="auto"/>
            <w:noWrap/>
            <w:hideMark/>
          </w:tcPr>
          <w:p w14:paraId="1775A43B"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=5</w:t>
            </w:r>
          </w:p>
        </w:tc>
        <w:tc>
          <w:tcPr>
            <w:tcW w:w="855" w:type="dxa"/>
            <w:shd w:val="clear" w:color="auto" w:fill="auto"/>
            <w:noWrap/>
            <w:hideMark/>
          </w:tcPr>
          <w:p w14:paraId="172A1D57"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=6</w:t>
            </w:r>
          </w:p>
        </w:tc>
        <w:tc>
          <w:tcPr>
            <w:tcW w:w="990" w:type="dxa"/>
            <w:shd w:val="clear" w:color="auto" w:fill="auto"/>
            <w:noWrap/>
            <w:hideMark/>
          </w:tcPr>
          <w:p w14:paraId="45B44508"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=7</w:t>
            </w:r>
          </w:p>
        </w:tc>
        <w:tc>
          <w:tcPr>
            <w:tcW w:w="877" w:type="dxa"/>
            <w:shd w:val="clear" w:color="auto" w:fill="auto"/>
            <w:noWrap/>
            <w:hideMark/>
          </w:tcPr>
          <w:p w14:paraId="2FC9271D"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=8</w:t>
            </w:r>
          </w:p>
        </w:tc>
        <w:tc>
          <w:tcPr>
            <w:tcW w:w="1112" w:type="dxa"/>
            <w:shd w:val="clear" w:color="auto" w:fill="auto"/>
            <w:noWrap/>
            <w:hideMark/>
          </w:tcPr>
          <w:p w14:paraId="52EE49E4"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=9</w:t>
            </w:r>
          </w:p>
        </w:tc>
      </w:tr>
      <w:tr w:rsidR="00211AD9" w:rsidRPr="00856CC6" w14:paraId="5E07BE65" w14:textId="77777777" w:rsidTr="00214093">
        <w:trPr>
          <w:trHeight w:val="300"/>
          <w:jc w:val="center"/>
        </w:trPr>
        <w:tc>
          <w:tcPr>
            <w:tcW w:w="1129" w:type="dxa"/>
            <w:shd w:val="clear" w:color="auto" w:fill="auto"/>
            <w:noWrap/>
            <w:hideMark/>
          </w:tcPr>
          <w:p w14:paraId="790831AC" w14:textId="77777777" w:rsidR="00B71BDE" w:rsidRPr="00856CC6" w:rsidRDefault="00B71BDE" w:rsidP="00214093">
            <w:pPr>
              <w:pStyle w:val="TH"/>
              <w:rPr>
                <w:noProof/>
              </w:rPr>
            </w:pPr>
          </w:p>
        </w:tc>
        <w:tc>
          <w:tcPr>
            <w:tcW w:w="992" w:type="dxa"/>
            <w:shd w:val="clear" w:color="auto" w:fill="auto"/>
            <w:noWrap/>
            <w:hideMark/>
          </w:tcPr>
          <w:p w14:paraId="4A6699C1" w14:textId="77777777" w:rsidR="00B71BDE" w:rsidRPr="00856CC6" w:rsidRDefault="00B71BDE" w:rsidP="00214093">
            <w:pPr>
              <w:pStyle w:val="TH"/>
              <w:rPr>
                <w:noProof/>
                <w:sz w:val="22"/>
              </w:rPr>
            </w:pPr>
            <w:r w:rsidRPr="00856CC6">
              <w:rPr>
                <w:rFonts w:hint="eastAsia"/>
              </w:rPr>
              <w:t>0.5 PRB</w:t>
            </w:r>
          </w:p>
        </w:tc>
        <w:tc>
          <w:tcPr>
            <w:tcW w:w="1011" w:type="dxa"/>
            <w:shd w:val="clear" w:color="auto" w:fill="auto"/>
            <w:noWrap/>
            <w:hideMark/>
          </w:tcPr>
          <w:p w14:paraId="5D256E22" w14:textId="77777777" w:rsidR="00B71BDE" w:rsidRPr="00856CC6" w:rsidRDefault="00B71BDE" w:rsidP="00214093">
            <w:pPr>
              <w:pStyle w:val="TH"/>
              <w:rPr>
                <w:noProof/>
                <w:sz w:val="22"/>
              </w:rPr>
            </w:pPr>
            <w:r w:rsidRPr="00856CC6">
              <w:rPr>
                <w:rFonts w:hint="eastAsia"/>
              </w:rPr>
              <w:t>1 PRB</w:t>
            </w:r>
          </w:p>
        </w:tc>
        <w:tc>
          <w:tcPr>
            <w:tcW w:w="992" w:type="dxa"/>
            <w:shd w:val="clear" w:color="auto" w:fill="auto"/>
            <w:noWrap/>
            <w:hideMark/>
          </w:tcPr>
          <w:p w14:paraId="7FFEF334" w14:textId="77777777" w:rsidR="00B71BDE" w:rsidRPr="00856CC6" w:rsidRDefault="00B71BDE" w:rsidP="00214093">
            <w:pPr>
              <w:pStyle w:val="TH"/>
              <w:rPr>
                <w:noProof/>
                <w:sz w:val="22"/>
              </w:rPr>
            </w:pPr>
            <w:r w:rsidRPr="00856CC6">
              <w:rPr>
                <w:rFonts w:hint="eastAsia"/>
              </w:rPr>
              <w:t>1.5 PRB</w:t>
            </w:r>
          </w:p>
        </w:tc>
        <w:tc>
          <w:tcPr>
            <w:tcW w:w="878" w:type="dxa"/>
            <w:shd w:val="clear" w:color="auto" w:fill="auto"/>
            <w:noWrap/>
            <w:hideMark/>
          </w:tcPr>
          <w:p w14:paraId="72C4FE75" w14:textId="77777777" w:rsidR="00B71BDE" w:rsidRPr="00856CC6" w:rsidRDefault="00B71BDE" w:rsidP="00214093">
            <w:pPr>
              <w:pStyle w:val="TH"/>
              <w:rPr>
                <w:noProof/>
                <w:sz w:val="22"/>
              </w:rPr>
            </w:pPr>
            <w:r w:rsidRPr="00856CC6">
              <w:rPr>
                <w:rFonts w:hint="eastAsia"/>
              </w:rPr>
              <w:t>2 PRB</w:t>
            </w:r>
          </w:p>
        </w:tc>
        <w:tc>
          <w:tcPr>
            <w:tcW w:w="965" w:type="dxa"/>
            <w:shd w:val="clear" w:color="auto" w:fill="auto"/>
            <w:noWrap/>
            <w:hideMark/>
          </w:tcPr>
          <w:p w14:paraId="0A62D65A" w14:textId="77777777" w:rsidR="00B71BDE" w:rsidRPr="00856CC6" w:rsidRDefault="00B71BDE" w:rsidP="00214093">
            <w:pPr>
              <w:pStyle w:val="TH"/>
              <w:rPr>
                <w:noProof/>
                <w:sz w:val="22"/>
              </w:rPr>
            </w:pPr>
            <w:r w:rsidRPr="00856CC6">
              <w:rPr>
                <w:rFonts w:hint="eastAsia"/>
              </w:rPr>
              <w:t>2.5 PRB</w:t>
            </w:r>
          </w:p>
        </w:tc>
        <w:tc>
          <w:tcPr>
            <w:tcW w:w="855" w:type="dxa"/>
            <w:shd w:val="clear" w:color="auto" w:fill="auto"/>
            <w:noWrap/>
            <w:hideMark/>
          </w:tcPr>
          <w:p w14:paraId="0CC5FA50" w14:textId="77777777" w:rsidR="00B71BDE" w:rsidRPr="00856CC6" w:rsidRDefault="00B71BDE" w:rsidP="00214093">
            <w:pPr>
              <w:pStyle w:val="TH"/>
              <w:rPr>
                <w:noProof/>
                <w:sz w:val="22"/>
              </w:rPr>
            </w:pPr>
            <w:r w:rsidRPr="00856CC6">
              <w:rPr>
                <w:rFonts w:hint="eastAsia"/>
              </w:rPr>
              <w:t>3 PRB</w:t>
            </w:r>
          </w:p>
        </w:tc>
        <w:tc>
          <w:tcPr>
            <w:tcW w:w="990" w:type="dxa"/>
            <w:shd w:val="clear" w:color="auto" w:fill="auto"/>
            <w:noWrap/>
            <w:hideMark/>
          </w:tcPr>
          <w:p w14:paraId="22208AB5" w14:textId="77777777" w:rsidR="00B71BDE" w:rsidRPr="00856CC6" w:rsidRDefault="00B71BDE" w:rsidP="00214093">
            <w:pPr>
              <w:pStyle w:val="TH"/>
              <w:rPr>
                <w:noProof/>
                <w:sz w:val="22"/>
              </w:rPr>
            </w:pPr>
            <w:r w:rsidRPr="00856CC6">
              <w:rPr>
                <w:rFonts w:hint="eastAsia"/>
              </w:rPr>
              <w:t>3.5 PRB</w:t>
            </w:r>
          </w:p>
        </w:tc>
        <w:tc>
          <w:tcPr>
            <w:tcW w:w="877" w:type="dxa"/>
            <w:shd w:val="clear" w:color="auto" w:fill="auto"/>
            <w:noWrap/>
            <w:hideMark/>
          </w:tcPr>
          <w:p w14:paraId="55760BB5" w14:textId="77777777" w:rsidR="00B71BDE" w:rsidRPr="00856CC6" w:rsidRDefault="00B71BDE" w:rsidP="00214093">
            <w:pPr>
              <w:pStyle w:val="TH"/>
              <w:rPr>
                <w:noProof/>
                <w:sz w:val="22"/>
              </w:rPr>
            </w:pPr>
            <w:r w:rsidRPr="00856CC6">
              <w:rPr>
                <w:rFonts w:hint="eastAsia"/>
              </w:rPr>
              <w:t>4 PRB</w:t>
            </w:r>
          </w:p>
        </w:tc>
        <w:tc>
          <w:tcPr>
            <w:tcW w:w="1112" w:type="dxa"/>
            <w:shd w:val="clear" w:color="auto" w:fill="auto"/>
            <w:noWrap/>
            <w:hideMark/>
          </w:tcPr>
          <w:p w14:paraId="2CAC034F" w14:textId="77777777" w:rsidR="00B71BDE" w:rsidRPr="00856CC6" w:rsidRDefault="00B71BDE" w:rsidP="00214093">
            <w:pPr>
              <w:pStyle w:val="TH"/>
              <w:rPr>
                <w:noProof/>
                <w:sz w:val="22"/>
              </w:rPr>
            </w:pPr>
            <w:r w:rsidRPr="00856CC6">
              <w:rPr>
                <w:rFonts w:hint="eastAsia"/>
              </w:rPr>
              <w:t>≥4.5 PRB</w:t>
            </w:r>
          </w:p>
        </w:tc>
      </w:tr>
      <w:tr w:rsidR="00211AD9" w:rsidRPr="00856CC6" w14:paraId="3C6D6170" w14:textId="77777777" w:rsidTr="00214093">
        <w:trPr>
          <w:trHeight w:val="315"/>
          <w:jc w:val="center"/>
        </w:trPr>
        <w:tc>
          <w:tcPr>
            <w:tcW w:w="1129" w:type="dxa"/>
            <w:shd w:val="clear" w:color="auto" w:fill="auto"/>
            <w:noWrap/>
            <w:hideMark/>
          </w:tcPr>
          <w:p w14:paraId="6A201A95" w14:textId="77777777" w:rsidR="00B71BDE" w:rsidRPr="00214093" w:rsidRDefault="00B71BDE" w:rsidP="00214093">
            <w:pPr>
              <w:pStyle w:val="TAC"/>
              <w:rPr>
                <w:rFonts w:cs="Arial"/>
              </w:rPr>
            </w:pPr>
            <w:r w:rsidRPr="005900F7">
              <w:rPr>
                <w:rFonts w:cs="Arial"/>
              </w:rPr>
              <w:t>32 Bytes</w:t>
            </w:r>
          </w:p>
        </w:tc>
        <w:tc>
          <w:tcPr>
            <w:tcW w:w="992" w:type="dxa"/>
            <w:shd w:val="clear" w:color="auto" w:fill="auto"/>
            <w:noWrap/>
            <w:hideMark/>
          </w:tcPr>
          <w:p w14:paraId="6CA8A390" w14:textId="77777777" w:rsidR="00B71BDE" w:rsidRPr="00A75241" w:rsidRDefault="00B71BDE" w:rsidP="00214093">
            <w:pPr>
              <w:pStyle w:val="TAC"/>
              <w:rPr>
                <w:rFonts w:cs="Arial"/>
                <w:noProof/>
                <w:sz w:val="22"/>
              </w:rPr>
            </w:pPr>
            <w:r w:rsidRPr="00A75241">
              <w:rPr>
                <w:rFonts w:cs="Arial"/>
              </w:rPr>
              <w:t>25.02%</w:t>
            </w:r>
          </w:p>
        </w:tc>
        <w:tc>
          <w:tcPr>
            <w:tcW w:w="1011" w:type="dxa"/>
            <w:shd w:val="clear" w:color="auto" w:fill="auto"/>
            <w:noWrap/>
            <w:hideMark/>
          </w:tcPr>
          <w:p w14:paraId="1C97B88F" w14:textId="77777777" w:rsidR="00B71BDE" w:rsidRPr="00214093" w:rsidRDefault="00B71BDE" w:rsidP="00214093">
            <w:pPr>
              <w:pStyle w:val="TAC"/>
              <w:rPr>
                <w:rFonts w:cs="Arial"/>
              </w:rPr>
            </w:pPr>
            <w:r w:rsidRPr="00A75241">
              <w:rPr>
                <w:rFonts w:cs="Arial"/>
              </w:rPr>
              <w:t>55.10%</w:t>
            </w:r>
          </w:p>
        </w:tc>
        <w:tc>
          <w:tcPr>
            <w:tcW w:w="992" w:type="dxa"/>
            <w:shd w:val="clear" w:color="auto" w:fill="auto"/>
            <w:noWrap/>
            <w:hideMark/>
          </w:tcPr>
          <w:p w14:paraId="03901980" w14:textId="77777777" w:rsidR="00B71BDE" w:rsidRPr="00214093" w:rsidRDefault="00B71BDE" w:rsidP="00214093">
            <w:pPr>
              <w:pStyle w:val="TAC"/>
              <w:rPr>
                <w:rFonts w:cs="Arial"/>
              </w:rPr>
            </w:pPr>
            <w:r w:rsidRPr="00A75241">
              <w:rPr>
                <w:rFonts w:cs="Arial"/>
              </w:rPr>
              <w:t>12.65%</w:t>
            </w:r>
          </w:p>
        </w:tc>
        <w:tc>
          <w:tcPr>
            <w:tcW w:w="878" w:type="dxa"/>
            <w:shd w:val="clear" w:color="auto" w:fill="auto"/>
            <w:noWrap/>
            <w:hideMark/>
          </w:tcPr>
          <w:p w14:paraId="4A2EE4EB" w14:textId="77777777" w:rsidR="00B71BDE" w:rsidRPr="00214093" w:rsidRDefault="00B71BDE" w:rsidP="00214093">
            <w:pPr>
              <w:pStyle w:val="TAC"/>
              <w:rPr>
                <w:rFonts w:cs="Arial"/>
              </w:rPr>
            </w:pPr>
            <w:r w:rsidRPr="00A75241">
              <w:rPr>
                <w:rFonts w:cs="Arial"/>
              </w:rPr>
              <w:t>3.44%</w:t>
            </w:r>
          </w:p>
        </w:tc>
        <w:tc>
          <w:tcPr>
            <w:tcW w:w="965" w:type="dxa"/>
            <w:shd w:val="clear" w:color="auto" w:fill="auto"/>
            <w:noWrap/>
            <w:hideMark/>
          </w:tcPr>
          <w:p w14:paraId="0410E5AA" w14:textId="77777777" w:rsidR="00B71BDE" w:rsidRPr="00214093" w:rsidRDefault="00B71BDE" w:rsidP="00214093">
            <w:pPr>
              <w:pStyle w:val="TAC"/>
              <w:rPr>
                <w:rFonts w:cs="Arial"/>
              </w:rPr>
            </w:pPr>
            <w:r w:rsidRPr="00A75241">
              <w:rPr>
                <w:rFonts w:cs="Arial"/>
              </w:rPr>
              <w:t>1.71%</w:t>
            </w:r>
          </w:p>
        </w:tc>
        <w:tc>
          <w:tcPr>
            <w:tcW w:w="855" w:type="dxa"/>
            <w:shd w:val="clear" w:color="auto" w:fill="auto"/>
            <w:noWrap/>
            <w:hideMark/>
          </w:tcPr>
          <w:p w14:paraId="17475984" w14:textId="77777777" w:rsidR="00B71BDE" w:rsidRPr="00214093" w:rsidRDefault="00B71BDE" w:rsidP="00214093">
            <w:pPr>
              <w:pStyle w:val="TAC"/>
              <w:rPr>
                <w:rFonts w:cs="Arial"/>
              </w:rPr>
            </w:pPr>
            <w:r w:rsidRPr="00A75241">
              <w:rPr>
                <w:rFonts w:cs="Arial"/>
              </w:rPr>
              <w:t>1.2</w:t>
            </w:r>
            <w:r w:rsidRPr="005900F7">
              <w:rPr>
                <w:rFonts w:cs="Arial"/>
              </w:rPr>
              <w:t>1%</w:t>
            </w:r>
          </w:p>
        </w:tc>
        <w:tc>
          <w:tcPr>
            <w:tcW w:w="990" w:type="dxa"/>
            <w:shd w:val="clear" w:color="auto" w:fill="auto"/>
            <w:noWrap/>
            <w:hideMark/>
          </w:tcPr>
          <w:p w14:paraId="2741DD9E" w14:textId="77777777" w:rsidR="00B71BDE" w:rsidRPr="00214093" w:rsidRDefault="00B71BDE" w:rsidP="00214093">
            <w:pPr>
              <w:pStyle w:val="TAC"/>
              <w:rPr>
                <w:rFonts w:cs="Arial"/>
              </w:rPr>
            </w:pPr>
            <w:r w:rsidRPr="00A75241">
              <w:rPr>
                <w:rFonts w:cs="Arial"/>
              </w:rPr>
              <w:t>0.14%</w:t>
            </w:r>
          </w:p>
        </w:tc>
        <w:tc>
          <w:tcPr>
            <w:tcW w:w="877" w:type="dxa"/>
            <w:shd w:val="clear" w:color="auto" w:fill="auto"/>
            <w:noWrap/>
            <w:hideMark/>
          </w:tcPr>
          <w:p w14:paraId="24DFC6E0" w14:textId="77777777" w:rsidR="00B71BDE" w:rsidRPr="00214093" w:rsidRDefault="00B71BDE" w:rsidP="00214093">
            <w:pPr>
              <w:pStyle w:val="TAC"/>
              <w:rPr>
                <w:rFonts w:cs="Arial"/>
              </w:rPr>
            </w:pPr>
            <w:r w:rsidRPr="00A75241">
              <w:rPr>
                <w:rFonts w:cs="Arial"/>
              </w:rPr>
              <w:t>0.25%</w:t>
            </w:r>
          </w:p>
        </w:tc>
        <w:tc>
          <w:tcPr>
            <w:tcW w:w="1112" w:type="dxa"/>
            <w:shd w:val="clear" w:color="auto" w:fill="auto"/>
            <w:noWrap/>
            <w:hideMark/>
          </w:tcPr>
          <w:p w14:paraId="37DD3600" w14:textId="77777777" w:rsidR="00B71BDE" w:rsidRPr="00214093" w:rsidRDefault="00B71BDE" w:rsidP="00214093">
            <w:pPr>
              <w:pStyle w:val="TAC"/>
              <w:rPr>
                <w:rFonts w:cs="Arial"/>
              </w:rPr>
            </w:pPr>
            <w:r w:rsidRPr="00A75241">
              <w:rPr>
                <w:rFonts w:cs="Arial"/>
              </w:rPr>
              <w:t>0.21%</w:t>
            </w:r>
          </w:p>
        </w:tc>
      </w:tr>
      <w:tr w:rsidR="00211AD9" w:rsidRPr="00856CC6" w14:paraId="0A69F091" w14:textId="77777777" w:rsidTr="00214093">
        <w:trPr>
          <w:trHeight w:val="315"/>
          <w:jc w:val="center"/>
        </w:trPr>
        <w:tc>
          <w:tcPr>
            <w:tcW w:w="1129" w:type="dxa"/>
            <w:shd w:val="clear" w:color="auto" w:fill="auto"/>
            <w:noWrap/>
            <w:hideMark/>
          </w:tcPr>
          <w:p w14:paraId="4B3FCB72" w14:textId="77777777" w:rsidR="00B71BDE" w:rsidRPr="00214093" w:rsidRDefault="00B71BDE" w:rsidP="00214093">
            <w:pPr>
              <w:pStyle w:val="TAC"/>
              <w:rPr>
                <w:rFonts w:cs="Arial"/>
              </w:rPr>
            </w:pPr>
            <w:r w:rsidRPr="00A75241">
              <w:rPr>
                <w:rFonts w:cs="Arial"/>
              </w:rPr>
              <w:t>40 Bytes</w:t>
            </w:r>
          </w:p>
        </w:tc>
        <w:tc>
          <w:tcPr>
            <w:tcW w:w="992" w:type="dxa"/>
            <w:shd w:val="clear" w:color="auto" w:fill="auto"/>
            <w:noWrap/>
            <w:hideMark/>
          </w:tcPr>
          <w:p w14:paraId="696CB25F" w14:textId="77777777" w:rsidR="00B71BDE" w:rsidRPr="00214093" w:rsidRDefault="00B71BDE" w:rsidP="00214093">
            <w:pPr>
              <w:pStyle w:val="TAC"/>
              <w:rPr>
                <w:rFonts w:cs="Arial"/>
              </w:rPr>
            </w:pPr>
            <w:r w:rsidRPr="00A75241">
              <w:rPr>
                <w:rFonts w:cs="Arial"/>
              </w:rPr>
              <w:t>5.48%</w:t>
            </w:r>
          </w:p>
        </w:tc>
        <w:tc>
          <w:tcPr>
            <w:tcW w:w="1011" w:type="dxa"/>
            <w:shd w:val="clear" w:color="auto" w:fill="auto"/>
            <w:noWrap/>
            <w:hideMark/>
          </w:tcPr>
          <w:p w14:paraId="0A03DE2D" w14:textId="77777777" w:rsidR="00B71BDE" w:rsidRPr="00214093" w:rsidRDefault="00B71BDE" w:rsidP="00214093">
            <w:pPr>
              <w:pStyle w:val="TAC"/>
              <w:rPr>
                <w:rFonts w:cs="Arial"/>
              </w:rPr>
            </w:pPr>
            <w:r w:rsidRPr="00A75241">
              <w:rPr>
                <w:rFonts w:cs="Arial"/>
              </w:rPr>
              <w:t>64.48%</w:t>
            </w:r>
          </w:p>
        </w:tc>
        <w:tc>
          <w:tcPr>
            <w:tcW w:w="992" w:type="dxa"/>
            <w:shd w:val="clear" w:color="auto" w:fill="auto"/>
            <w:noWrap/>
            <w:hideMark/>
          </w:tcPr>
          <w:p w14:paraId="516F1AE5" w14:textId="77777777" w:rsidR="00B71BDE" w:rsidRPr="00214093" w:rsidRDefault="00B71BDE" w:rsidP="00214093">
            <w:pPr>
              <w:pStyle w:val="TAC"/>
              <w:rPr>
                <w:rFonts w:cs="Arial"/>
              </w:rPr>
            </w:pPr>
            <w:r w:rsidRPr="00A75241">
              <w:rPr>
                <w:rFonts w:cs="Arial"/>
              </w:rPr>
              <w:t>16.33%</w:t>
            </w:r>
          </w:p>
        </w:tc>
        <w:tc>
          <w:tcPr>
            <w:tcW w:w="878" w:type="dxa"/>
            <w:shd w:val="clear" w:color="auto" w:fill="auto"/>
            <w:noWrap/>
            <w:hideMark/>
          </w:tcPr>
          <w:p w14:paraId="2E67A606" w14:textId="77777777" w:rsidR="00B71BDE" w:rsidRPr="00214093" w:rsidRDefault="00B71BDE" w:rsidP="00214093">
            <w:pPr>
              <w:pStyle w:val="TAC"/>
              <w:rPr>
                <w:rFonts w:cs="Arial"/>
              </w:rPr>
            </w:pPr>
            <w:r w:rsidRPr="00A75241">
              <w:rPr>
                <w:rFonts w:cs="Arial"/>
              </w:rPr>
              <w:t>7.17%</w:t>
            </w:r>
          </w:p>
        </w:tc>
        <w:tc>
          <w:tcPr>
            <w:tcW w:w="965" w:type="dxa"/>
            <w:shd w:val="clear" w:color="auto" w:fill="auto"/>
            <w:noWrap/>
            <w:hideMark/>
          </w:tcPr>
          <w:p w14:paraId="5958FE0F" w14:textId="77777777" w:rsidR="00B71BDE" w:rsidRPr="00214093" w:rsidRDefault="00B71BDE" w:rsidP="00214093">
            <w:pPr>
              <w:pStyle w:val="TAC"/>
              <w:rPr>
                <w:rFonts w:cs="Arial"/>
              </w:rPr>
            </w:pPr>
            <w:r w:rsidRPr="00A75241">
              <w:rPr>
                <w:rFonts w:cs="Arial"/>
              </w:rPr>
              <w:t>3.04%</w:t>
            </w:r>
          </w:p>
        </w:tc>
        <w:tc>
          <w:tcPr>
            <w:tcW w:w="855" w:type="dxa"/>
            <w:shd w:val="clear" w:color="auto" w:fill="auto"/>
            <w:noWrap/>
            <w:hideMark/>
          </w:tcPr>
          <w:p w14:paraId="46176309" w14:textId="77777777" w:rsidR="00B71BDE" w:rsidRPr="00A75241" w:rsidRDefault="00B71BDE" w:rsidP="00214093">
            <w:pPr>
              <w:pStyle w:val="TAC"/>
              <w:rPr>
                <w:rFonts w:cs="Arial"/>
                <w:noProof/>
                <w:sz w:val="22"/>
              </w:rPr>
            </w:pPr>
            <w:r w:rsidRPr="00A75241">
              <w:rPr>
                <w:rFonts w:cs="Arial"/>
              </w:rPr>
              <w:t>1.38%</w:t>
            </w:r>
          </w:p>
        </w:tc>
        <w:tc>
          <w:tcPr>
            <w:tcW w:w="990" w:type="dxa"/>
            <w:shd w:val="clear" w:color="auto" w:fill="auto"/>
            <w:noWrap/>
            <w:hideMark/>
          </w:tcPr>
          <w:p w14:paraId="0A3F2518" w14:textId="77777777" w:rsidR="00B71BDE" w:rsidRPr="00214093" w:rsidRDefault="00B71BDE" w:rsidP="00214093">
            <w:pPr>
              <w:pStyle w:val="TAC"/>
              <w:rPr>
                <w:rFonts w:cs="Arial"/>
              </w:rPr>
            </w:pPr>
            <w:r w:rsidRPr="00A75241">
              <w:rPr>
                <w:rFonts w:cs="Arial"/>
              </w:rPr>
              <w:t>1.01%</w:t>
            </w:r>
          </w:p>
        </w:tc>
        <w:tc>
          <w:tcPr>
            <w:tcW w:w="877" w:type="dxa"/>
            <w:shd w:val="clear" w:color="auto" w:fill="auto"/>
            <w:noWrap/>
            <w:hideMark/>
          </w:tcPr>
          <w:p w14:paraId="337EAE82" w14:textId="77777777" w:rsidR="00B71BDE" w:rsidRPr="00214093" w:rsidRDefault="00B71BDE" w:rsidP="00214093">
            <w:pPr>
              <w:pStyle w:val="TAC"/>
              <w:rPr>
                <w:rFonts w:cs="Arial"/>
              </w:rPr>
            </w:pPr>
            <w:r w:rsidRPr="00A75241">
              <w:rPr>
                <w:rFonts w:cs="Arial"/>
              </w:rPr>
              <w:t>0.17%</w:t>
            </w:r>
          </w:p>
        </w:tc>
        <w:tc>
          <w:tcPr>
            <w:tcW w:w="1112" w:type="dxa"/>
            <w:shd w:val="clear" w:color="auto" w:fill="auto"/>
            <w:noWrap/>
            <w:hideMark/>
          </w:tcPr>
          <w:p w14:paraId="1DF99230" w14:textId="77777777" w:rsidR="00B71BDE" w:rsidRPr="00214093" w:rsidRDefault="00B71BDE" w:rsidP="00214093">
            <w:pPr>
              <w:pStyle w:val="TAC"/>
              <w:rPr>
                <w:rFonts w:cs="Arial"/>
              </w:rPr>
            </w:pPr>
            <w:r w:rsidRPr="00A75241">
              <w:rPr>
                <w:rFonts w:cs="Arial"/>
              </w:rPr>
              <w:t>0.06%</w:t>
            </w:r>
          </w:p>
        </w:tc>
      </w:tr>
      <w:tr w:rsidR="00211AD9" w:rsidRPr="00856CC6" w14:paraId="12B6A683" w14:textId="77777777" w:rsidTr="00214093">
        <w:trPr>
          <w:trHeight w:val="315"/>
          <w:jc w:val="center"/>
        </w:trPr>
        <w:tc>
          <w:tcPr>
            <w:tcW w:w="1129" w:type="dxa"/>
            <w:shd w:val="clear" w:color="auto" w:fill="auto"/>
            <w:noWrap/>
            <w:hideMark/>
          </w:tcPr>
          <w:p w14:paraId="1D3E95D6" w14:textId="77777777" w:rsidR="00B71BDE" w:rsidRPr="00214093" w:rsidRDefault="00B71BDE" w:rsidP="00214093">
            <w:pPr>
              <w:pStyle w:val="TAC"/>
              <w:rPr>
                <w:rFonts w:cs="Arial"/>
              </w:rPr>
            </w:pPr>
            <w:r w:rsidRPr="00A75241">
              <w:rPr>
                <w:rFonts w:cs="Arial"/>
              </w:rPr>
              <w:t>50 Bytes</w:t>
            </w:r>
          </w:p>
        </w:tc>
        <w:tc>
          <w:tcPr>
            <w:tcW w:w="992" w:type="dxa"/>
            <w:shd w:val="clear" w:color="auto" w:fill="auto"/>
            <w:noWrap/>
            <w:hideMark/>
          </w:tcPr>
          <w:p w14:paraId="0506FE33" w14:textId="77777777" w:rsidR="00B71BDE" w:rsidRPr="00214093" w:rsidRDefault="00B71BDE" w:rsidP="00214093">
            <w:pPr>
              <w:pStyle w:val="TAC"/>
              <w:rPr>
                <w:rFonts w:cs="Arial"/>
              </w:rPr>
            </w:pPr>
            <w:r w:rsidRPr="00A75241">
              <w:rPr>
                <w:rFonts w:cs="Arial"/>
              </w:rPr>
              <w:t>2.03%</w:t>
            </w:r>
          </w:p>
        </w:tc>
        <w:tc>
          <w:tcPr>
            <w:tcW w:w="1011" w:type="dxa"/>
            <w:shd w:val="clear" w:color="auto" w:fill="auto"/>
            <w:noWrap/>
            <w:hideMark/>
          </w:tcPr>
          <w:p w14:paraId="78529AA1" w14:textId="77777777" w:rsidR="00B71BDE" w:rsidRPr="00214093" w:rsidRDefault="00B71BDE" w:rsidP="00214093">
            <w:pPr>
              <w:pStyle w:val="TAC"/>
              <w:rPr>
                <w:rFonts w:cs="Arial"/>
              </w:rPr>
            </w:pPr>
            <w:r w:rsidRPr="00A75241">
              <w:rPr>
                <w:rFonts w:cs="Arial"/>
              </w:rPr>
              <w:t>56.94%</w:t>
            </w:r>
          </w:p>
        </w:tc>
        <w:tc>
          <w:tcPr>
            <w:tcW w:w="992" w:type="dxa"/>
            <w:shd w:val="clear" w:color="auto" w:fill="auto"/>
            <w:noWrap/>
            <w:hideMark/>
          </w:tcPr>
          <w:p w14:paraId="140303DC" w14:textId="77777777" w:rsidR="00B71BDE" w:rsidRPr="00214093" w:rsidRDefault="00B71BDE" w:rsidP="00214093">
            <w:pPr>
              <w:pStyle w:val="TAC"/>
              <w:rPr>
                <w:rFonts w:cs="Arial"/>
              </w:rPr>
            </w:pPr>
            <w:r w:rsidRPr="00A75241">
              <w:rPr>
                <w:rFonts w:cs="Arial"/>
              </w:rPr>
              <w:t>20.53%</w:t>
            </w:r>
          </w:p>
        </w:tc>
        <w:tc>
          <w:tcPr>
            <w:tcW w:w="878" w:type="dxa"/>
            <w:shd w:val="clear" w:color="auto" w:fill="auto"/>
            <w:noWrap/>
            <w:hideMark/>
          </w:tcPr>
          <w:p w14:paraId="52B7BBA7" w14:textId="77777777" w:rsidR="00B71BDE" w:rsidRPr="00214093" w:rsidRDefault="00B71BDE" w:rsidP="00214093">
            <w:pPr>
              <w:pStyle w:val="TAC"/>
              <w:rPr>
                <w:rFonts w:cs="Arial"/>
              </w:rPr>
            </w:pPr>
            <w:r w:rsidRPr="00A75241">
              <w:rPr>
                <w:rFonts w:cs="Arial"/>
              </w:rPr>
              <w:t>10.62%</w:t>
            </w:r>
          </w:p>
        </w:tc>
        <w:tc>
          <w:tcPr>
            <w:tcW w:w="965" w:type="dxa"/>
            <w:shd w:val="clear" w:color="auto" w:fill="auto"/>
            <w:noWrap/>
            <w:hideMark/>
          </w:tcPr>
          <w:p w14:paraId="6DA6E05D" w14:textId="77777777" w:rsidR="00B71BDE" w:rsidRPr="00214093" w:rsidRDefault="00B71BDE" w:rsidP="00214093">
            <w:pPr>
              <w:pStyle w:val="TAC"/>
              <w:rPr>
                <w:rFonts w:cs="Arial"/>
              </w:rPr>
            </w:pPr>
            <w:r w:rsidRPr="00A75241">
              <w:rPr>
                <w:rFonts w:cs="Arial"/>
              </w:rPr>
              <w:t>3.68%</w:t>
            </w:r>
          </w:p>
        </w:tc>
        <w:tc>
          <w:tcPr>
            <w:tcW w:w="855" w:type="dxa"/>
            <w:shd w:val="clear" w:color="auto" w:fill="auto"/>
            <w:noWrap/>
            <w:hideMark/>
          </w:tcPr>
          <w:p w14:paraId="35FA42CD" w14:textId="77777777" w:rsidR="00B71BDE" w:rsidRPr="00214093" w:rsidRDefault="00B71BDE" w:rsidP="00214093">
            <w:pPr>
              <w:pStyle w:val="TAC"/>
              <w:rPr>
                <w:rFonts w:cs="Arial"/>
              </w:rPr>
            </w:pPr>
            <w:r w:rsidRPr="00A75241">
              <w:rPr>
                <w:rFonts w:cs="Arial"/>
              </w:rPr>
              <w:t>2.70%</w:t>
            </w:r>
          </w:p>
        </w:tc>
        <w:tc>
          <w:tcPr>
            <w:tcW w:w="990" w:type="dxa"/>
            <w:shd w:val="clear" w:color="auto" w:fill="auto"/>
            <w:noWrap/>
            <w:hideMark/>
          </w:tcPr>
          <w:p w14:paraId="5CE1856B" w14:textId="77777777" w:rsidR="00B71BDE" w:rsidRPr="00214093" w:rsidRDefault="00B71BDE" w:rsidP="00214093">
            <w:pPr>
              <w:pStyle w:val="TAC"/>
              <w:rPr>
                <w:rFonts w:cs="Arial"/>
              </w:rPr>
            </w:pPr>
            <w:r w:rsidRPr="00A75241">
              <w:rPr>
                <w:rFonts w:cs="Arial"/>
              </w:rPr>
              <w:t>0.96%</w:t>
            </w:r>
          </w:p>
        </w:tc>
        <w:tc>
          <w:tcPr>
            <w:tcW w:w="877" w:type="dxa"/>
            <w:shd w:val="clear" w:color="auto" w:fill="auto"/>
            <w:noWrap/>
            <w:hideMark/>
          </w:tcPr>
          <w:p w14:paraId="52C836A2" w14:textId="77777777" w:rsidR="00B71BDE" w:rsidRPr="00214093" w:rsidRDefault="00B71BDE" w:rsidP="00214093">
            <w:pPr>
              <w:pStyle w:val="TAC"/>
              <w:rPr>
                <w:rFonts w:cs="Arial"/>
              </w:rPr>
            </w:pPr>
            <w:r w:rsidRPr="00A75241">
              <w:rPr>
                <w:rFonts w:cs="Arial"/>
              </w:rPr>
              <w:t>0.94%</w:t>
            </w:r>
          </w:p>
        </w:tc>
        <w:tc>
          <w:tcPr>
            <w:tcW w:w="1112" w:type="dxa"/>
            <w:shd w:val="clear" w:color="auto" w:fill="auto"/>
            <w:noWrap/>
            <w:hideMark/>
          </w:tcPr>
          <w:p w14:paraId="65E4B9BE" w14:textId="77777777" w:rsidR="00B71BDE" w:rsidRPr="00A75241" w:rsidRDefault="00B71BDE" w:rsidP="00214093">
            <w:pPr>
              <w:pStyle w:val="TAC"/>
              <w:rPr>
                <w:rFonts w:cs="Arial"/>
                <w:noProof/>
                <w:sz w:val="22"/>
              </w:rPr>
            </w:pPr>
            <w:r w:rsidRPr="00A75241">
              <w:rPr>
                <w:rFonts w:cs="Arial"/>
              </w:rPr>
              <w:t>0.64%</w:t>
            </w:r>
          </w:p>
        </w:tc>
      </w:tr>
      <w:tr w:rsidR="00211AD9" w:rsidRPr="00856CC6" w14:paraId="3B1B3835" w14:textId="77777777" w:rsidTr="00214093">
        <w:trPr>
          <w:trHeight w:val="315"/>
          <w:jc w:val="center"/>
        </w:trPr>
        <w:tc>
          <w:tcPr>
            <w:tcW w:w="1129" w:type="dxa"/>
            <w:shd w:val="clear" w:color="auto" w:fill="auto"/>
            <w:noWrap/>
            <w:hideMark/>
          </w:tcPr>
          <w:p w14:paraId="041EA611" w14:textId="77777777" w:rsidR="00B71BDE" w:rsidRPr="00214093" w:rsidRDefault="00B71BDE" w:rsidP="00214093">
            <w:pPr>
              <w:pStyle w:val="TAC"/>
              <w:rPr>
                <w:rFonts w:cs="Arial"/>
              </w:rPr>
            </w:pPr>
            <w:r w:rsidRPr="00A75241">
              <w:rPr>
                <w:rFonts w:cs="Arial"/>
              </w:rPr>
              <w:t>60 Bytes</w:t>
            </w:r>
          </w:p>
        </w:tc>
        <w:tc>
          <w:tcPr>
            <w:tcW w:w="992" w:type="dxa"/>
            <w:shd w:val="clear" w:color="auto" w:fill="auto"/>
            <w:noWrap/>
            <w:hideMark/>
          </w:tcPr>
          <w:p w14:paraId="26D58FAD" w14:textId="77777777" w:rsidR="00B71BDE" w:rsidRPr="00214093" w:rsidRDefault="00B71BDE" w:rsidP="00214093">
            <w:pPr>
              <w:pStyle w:val="TAC"/>
              <w:rPr>
                <w:rFonts w:cs="Arial"/>
              </w:rPr>
            </w:pPr>
            <w:r w:rsidRPr="00A75241">
              <w:rPr>
                <w:rFonts w:cs="Arial"/>
              </w:rPr>
              <w:t>1.29%</w:t>
            </w:r>
          </w:p>
        </w:tc>
        <w:tc>
          <w:tcPr>
            <w:tcW w:w="1011" w:type="dxa"/>
            <w:shd w:val="clear" w:color="auto" w:fill="auto"/>
            <w:noWrap/>
            <w:hideMark/>
          </w:tcPr>
          <w:p w14:paraId="69F5ADD9" w14:textId="77777777" w:rsidR="00B71BDE" w:rsidRPr="00214093" w:rsidRDefault="00B71BDE" w:rsidP="00214093">
            <w:pPr>
              <w:pStyle w:val="TAC"/>
              <w:rPr>
                <w:rFonts w:cs="Arial"/>
              </w:rPr>
            </w:pPr>
            <w:r w:rsidRPr="00A75241">
              <w:rPr>
                <w:rFonts w:cs="Arial"/>
              </w:rPr>
              <w:t>43.15%</w:t>
            </w:r>
          </w:p>
        </w:tc>
        <w:tc>
          <w:tcPr>
            <w:tcW w:w="992" w:type="dxa"/>
            <w:shd w:val="clear" w:color="auto" w:fill="auto"/>
            <w:noWrap/>
            <w:hideMark/>
          </w:tcPr>
          <w:p w14:paraId="111B3B0C" w14:textId="77777777" w:rsidR="00B71BDE" w:rsidRPr="00A75241" w:rsidRDefault="00B71BDE" w:rsidP="00214093">
            <w:pPr>
              <w:pStyle w:val="TAC"/>
              <w:rPr>
                <w:rFonts w:cs="Arial"/>
                <w:noProof/>
                <w:sz w:val="22"/>
              </w:rPr>
            </w:pPr>
            <w:r w:rsidRPr="00A75241">
              <w:rPr>
                <w:rFonts w:cs="Arial"/>
              </w:rPr>
              <w:t>25.80%</w:t>
            </w:r>
          </w:p>
        </w:tc>
        <w:tc>
          <w:tcPr>
            <w:tcW w:w="878" w:type="dxa"/>
            <w:shd w:val="clear" w:color="auto" w:fill="auto"/>
            <w:noWrap/>
            <w:hideMark/>
          </w:tcPr>
          <w:p w14:paraId="5CB4ED56" w14:textId="77777777" w:rsidR="00B71BDE" w:rsidRPr="00214093" w:rsidRDefault="00B71BDE" w:rsidP="00214093">
            <w:pPr>
              <w:pStyle w:val="TAC"/>
              <w:rPr>
                <w:rFonts w:cs="Arial"/>
              </w:rPr>
            </w:pPr>
            <w:r w:rsidRPr="00A75241">
              <w:rPr>
                <w:rFonts w:cs="Arial"/>
              </w:rPr>
              <w:t>13.84%</w:t>
            </w:r>
          </w:p>
        </w:tc>
        <w:tc>
          <w:tcPr>
            <w:tcW w:w="965" w:type="dxa"/>
            <w:shd w:val="clear" w:color="auto" w:fill="auto"/>
            <w:noWrap/>
            <w:hideMark/>
          </w:tcPr>
          <w:p w14:paraId="2401DC01" w14:textId="77777777" w:rsidR="00B71BDE" w:rsidRPr="00214093" w:rsidRDefault="00B71BDE" w:rsidP="00214093">
            <w:pPr>
              <w:pStyle w:val="TAC"/>
              <w:rPr>
                <w:rFonts w:cs="Arial"/>
              </w:rPr>
            </w:pPr>
            <w:r w:rsidRPr="00A75241">
              <w:rPr>
                <w:rFonts w:cs="Arial"/>
              </w:rPr>
              <w:t>5.64%</w:t>
            </w:r>
          </w:p>
        </w:tc>
        <w:tc>
          <w:tcPr>
            <w:tcW w:w="855" w:type="dxa"/>
            <w:shd w:val="clear" w:color="auto" w:fill="auto"/>
            <w:noWrap/>
            <w:hideMark/>
          </w:tcPr>
          <w:p w14:paraId="7661CB15" w14:textId="77777777" w:rsidR="00B71BDE" w:rsidRPr="00214093" w:rsidRDefault="00B71BDE" w:rsidP="00214093">
            <w:pPr>
              <w:pStyle w:val="TAC"/>
              <w:rPr>
                <w:rFonts w:cs="Arial"/>
              </w:rPr>
            </w:pPr>
            <w:r w:rsidRPr="00A75241">
              <w:rPr>
                <w:rFonts w:cs="Arial"/>
              </w:rPr>
              <w:t>3.35%</w:t>
            </w:r>
          </w:p>
        </w:tc>
        <w:tc>
          <w:tcPr>
            <w:tcW w:w="990" w:type="dxa"/>
            <w:shd w:val="clear" w:color="auto" w:fill="auto"/>
            <w:noWrap/>
            <w:hideMark/>
          </w:tcPr>
          <w:p w14:paraId="20B8D1BA" w14:textId="77777777" w:rsidR="00B71BDE" w:rsidRPr="00214093" w:rsidRDefault="00B71BDE" w:rsidP="00214093">
            <w:pPr>
              <w:pStyle w:val="TAC"/>
              <w:rPr>
                <w:rFonts w:cs="Arial"/>
              </w:rPr>
            </w:pPr>
            <w:r w:rsidRPr="00A75241">
              <w:rPr>
                <w:rFonts w:cs="Arial"/>
              </w:rPr>
              <w:t>2.48%</w:t>
            </w:r>
          </w:p>
        </w:tc>
        <w:tc>
          <w:tcPr>
            <w:tcW w:w="877" w:type="dxa"/>
            <w:shd w:val="clear" w:color="auto" w:fill="auto"/>
            <w:noWrap/>
            <w:hideMark/>
          </w:tcPr>
          <w:p w14:paraId="6D529207" w14:textId="77777777" w:rsidR="00B71BDE" w:rsidRPr="00214093" w:rsidRDefault="00B71BDE" w:rsidP="00214093">
            <w:pPr>
              <w:pStyle w:val="TAC"/>
              <w:rPr>
                <w:rFonts w:cs="Arial"/>
              </w:rPr>
            </w:pPr>
            <w:r w:rsidRPr="00A75241">
              <w:rPr>
                <w:rFonts w:cs="Arial"/>
              </w:rPr>
              <w:t>1.66%</w:t>
            </w:r>
          </w:p>
        </w:tc>
        <w:tc>
          <w:tcPr>
            <w:tcW w:w="1112" w:type="dxa"/>
            <w:shd w:val="clear" w:color="auto" w:fill="auto"/>
            <w:noWrap/>
            <w:hideMark/>
          </w:tcPr>
          <w:p w14:paraId="13B8FEFF" w14:textId="77777777" w:rsidR="00B71BDE" w:rsidRPr="00214093" w:rsidRDefault="00B71BDE" w:rsidP="00214093">
            <w:pPr>
              <w:pStyle w:val="TAC"/>
              <w:rPr>
                <w:rFonts w:cs="Arial"/>
              </w:rPr>
            </w:pPr>
            <w:r w:rsidRPr="00A75241">
              <w:rPr>
                <w:rFonts w:cs="Arial"/>
              </w:rPr>
              <w:t>0.41%</w:t>
            </w:r>
          </w:p>
        </w:tc>
      </w:tr>
      <w:tr w:rsidR="00211AD9" w:rsidRPr="00856CC6" w14:paraId="79E2D6D8" w14:textId="77777777" w:rsidTr="00214093">
        <w:trPr>
          <w:trHeight w:val="315"/>
          <w:jc w:val="center"/>
        </w:trPr>
        <w:tc>
          <w:tcPr>
            <w:tcW w:w="1129" w:type="dxa"/>
            <w:shd w:val="clear" w:color="auto" w:fill="auto"/>
            <w:noWrap/>
            <w:hideMark/>
          </w:tcPr>
          <w:p w14:paraId="1E480C3E" w14:textId="77777777" w:rsidR="00B71BDE" w:rsidRPr="00214093" w:rsidRDefault="00B71BDE" w:rsidP="00214093">
            <w:pPr>
              <w:pStyle w:val="TAC"/>
              <w:rPr>
                <w:rFonts w:cs="Arial"/>
              </w:rPr>
            </w:pPr>
            <w:r w:rsidRPr="00A75241">
              <w:rPr>
                <w:rFonts w:cs="Arial"/>
              </w:rPr>
              <w:t>70 Bytes</w:t>
            </w:r>
          </w:p>
        </w:tc>
        <w:tc>
          <w:tcPr>
            <w:tcW w:w="992" w:type="dxa"/>
            <w:shd w:val="clear" w:color="auto" w:fill="auto"/>
            <w:noWrap/>
            <w:hideMark/>
          </w:tcPr>
          <w:p w14:paraId="4D0A68D6" w14:textId="77777777" w:rsidR="00B71BDE" w:rsidRPr="00214093" w:rsidRDefault="00B71BDE" w:rsidP="00214093">
            <w:pPr>
              <w:pStyle w:val="TAC"/>
              <w:rPr>
                <w:rFonts w:cs="Arial"/>
              </w:rPr>
            </w:pPr>
            <w:r w:rsidRPr="00A75241">
              <w:rPr>
                <w:rFonts w:cs="Arial"/>
              </w:rPr>
              <w:t>3.68%</w:t>
            </w:r>
          </w:p>
        </w:tc>
        <w:tc>
          <w:tcPr>
            <w:tcW w:w="1011" w:type="dxa"/>
            <w:shd w:val="clear" w:color="auto" w:fill="auto"/>
            <w:noWrap/>
            <w:hideMark/>
          </w:tcPr>
          <w:p w14:paraId="2364AA11" w14:textId="77777777" w:rsidR="00B71BDE" w:rsidRPr="00214093" w:rsidRDefault="00B71BDE" w:rsidP="00214093">
            <w:pPr>
              <w:pStyle w:val="TAC"/>
              <w:rPr>
                <w:rFonts w:cs="Arial"/>
              </w:rPr>
            </w:pPr>
            <w:r w:rsidRPr="00A75241">
              <w:rPr>
                <w:rFonts w:cs="Arial"/>
              </w:rPr>
              <w:t>28.37%</w:t>
            </w:r>
          </w:p>
        </w:tc>
        <w:tc>
          <w:tcPr>
            <w:tcW w:w="992" w:type="dxa"/>
            <w:shd w:val="clear" w:color="auto" w:fill="auto"/>
            <w:noWrap/>
            <w:hideMark/>
          </w:tcPr>
          <w:p w14:paraId="67DD1D39" w14:textId="77777777" w:rsidR="00B71BDE" w:rsidRPr="00214093" w:rsidRDefault="00B71BDE" w:rsidP="00214093">
            <w:pPr>
              <w:pStyle w:val="TAC"/>
              <w:rPr>
                <w:rFonts w:cs="Arial"/>
              </w:rPr>
            </w:pPr>
            <w:r w:rsidRPr="00A75241">
              <w:rPr>
                <w:rFonts w:cs="Arial"/>
              </w:rPr>
              <w:t>33.06%</w:t>
            </w:r>
          </w:p>
        </w:tc>
        <w:tc>
          <w:tcPr>
            <w:tcW w:w="878" w:type="dxa"/>
            <w:shd w:val="clear" w:color="auto" w:fill="auto"/>
            <w:noWrap/>
            <w:hideMark/>
          </w:tcPr>
          <w:p w14:paraId="28B705C0" w14:textId="77777777" w:rsidR="00B71BDE" w:rsidRPr="00214093" w:rsidRDefault="00B71BDE" w:rsidP="00214093">
            <w:pPr>
              <w:pStyle w:val="TAC"/>
              <w:rPr>
                <w:rFonts w:cs="Arial"/>
              </w:rPr>
            </w:pPr>
            <w:r w:rsidRPr="00A75241">
              <w:rPr>
                <w:rFonts w:cs="Arial"/>
              </w:rPr>
              <w:t>14.23%</w:t>
            </w:r>
          </w:p>
        </w:tc>
        <w:tc>
          <w:tcPr>
            <w:tcW w:w="965" w:type="dxa"/>
            <w:shd w:val="clear" w:color="auto" w:fill="auto"/>
            <w:noWrap/>
            <w:hideMark/>
          </w:tcPr>
          <w:p w14:paraId="10645BC3" w14:textId="77777777" w:rsidR="00B71BDE" w:rsidRPr="00214093" w:rsidRDefault="00B71BDE" w:rsidP="00214093">
            <w:pPr>
              <w:pStyle w:val="TAC"/>
              <w:rPr>
                <w:rFonts w:cs="Arial"/>
              </w:rPr>
            </w:pPr>
            <w:r w:rsidRPr="00A75241">
              <w:rPr>
                <w:rFonts w:cs="Arial"/>
              </w:rPr>
              <w:t>7.81%</w:t>
            </w:r>
          </w:p>
        </w:tc>
        <w:tc>
          <w:tcPr>
            <w:tcW w:w="855" w:type="dxa"/>
            <w:shd w:val="clear" w:color="auto" w:fill="auto"/>
            <w:noWrap/>
            <w:hideMark/>
          </w:tcPr>
          <w:p w14:paraId="7521067A" w14:textId="77777777" w:rsidR="00B71BDE" w:rsidRPr="00A75241" w:rsidRDefault="00B71BDE" w:rsidP="00214093">
            <w:pPr>
              <w:pStyle w:val="TAC"/>
              <w:rPr>
                <w:rFonts w:cs="Arial"/>
                <w:noProof/>
                <w:sz w:val="22"/>
              </w:rPr>
            </w:pPr>
            <w:r w:rsidRPr="00A75241">
              <w:rPr>
                <w:rFonts w:cs="Arial"/>
              </w:rPr>
              <w:t>3.33%</w:t>
            </w:r>
          </w:p>
        </w:tc>
        <w:tc>
          <w:tcPr>
            <w:tcW w:w="990" w:type="dxa"/>
            <w:shd w:val="clear" w:color="auto" w:fill="auto"/>
            <w:noWrap/>
            <w:hideMark/>
          </w:tcPr>
          <w:p w14:paraId="0F0270D5" w14:textId="77777777" w:rsidR="00B71BDE" w:rsidRPr="00214093" w:rsidRDefault="00B71BDE" w:rsidP="00214093">
            <w:pPr>
              <w:pStyle w:val="TAC"/>
              <w:rPr>
                <w:rFonts w:cs="Arial"/>
              </w:rPr>
            </w:pPr>
            <w:r w:rsidRPr="00A75241">
              <w:rPr>
                <w:rFonts w:cs="Arial"/>
              </w:rPr>
              <w:t>3.09%</w:t>
            </w:r>
          </w:p>
        </w:tc>
        <w:tc>
          <w:tcPr>
            <w:tcW w:w="877" w:type="dxa"/>
            <w:shd w:val="clear" w:color="auto" w:fill="auto"/>
            <w:noWrap/>
            <w:hideMark/>
          </w:tcPr>
          <w:p w14:paraId="6BAF4E41" w14:textId="77777777" w:rsidR="00B71BDE" w:rsidRPr="00214093" w:rsidRDefault="00B71BDE" w:rsidP="00214093">
            <w:pPr>
              <w:pStyle w:val="TAC"/>
              <w:rPr>
                <w:rFonts w:cs="Arial"/>
              </w:rPr>
            </w:pPr>
            <w:r w:rsidRPr="00A75241">
              <w:rPr>
                <w:rFonts w:cs="Arial"/>
              </w:rPr>
              <w:t>2.28%</w:t>
            </w:r>
          </w:p>
        </w:tc>
        <w:tc>
          <w:tcPr>
            <w:tcW w:w="1112" w:type="dxa"/>
            <w:shd w:val="clear" w:color="auto" w:fill="auto"/>
            <w:noWrap/>
            <w:hideMark/>
          </w:tcPr>
          <w:p w14:paraId="3F59FA44" w14:textId="77777777" w:rsidR="00B71BDE" w:rsidRPr="00214093" w:rsidRDefault="00B71BDE" w:rsidP="00214093">
            <w:pPr>
              <w:pStyle w:val="TAC"/>
              <w:rPr>
                <w:rFonts w:cs="Arial"/>
              </w:rPr>
            </w:pPr>
            <w:r w:rsidRPr="00A75241">
              <w:rPr>
                <w:rFonts w:cs="Arial"/>
              </w:rPr>
              <w:t>1.73%</w:t>
            </w:r>
          </w:p>
        </w:tc>
      </w:tr>
      <w:tr w:rsidR="00211AD9" w:rsidRPr="00856CC6" w14:paraId="3670C948" w14:textId="77777777" w:rsidTr="00214093">
        <w:trPr>
          <w:trHeight w:val="315"/>
          <w:jc w:val="center"/>
        </w:trPr>
        <w:tc>
          <w:tcPr>
            <w:tcW w:w="1129" w:type="dxa"/>
            <w:shd w:val="clear" w:color="auto" w:fill="auto"/>
            <w:noWrap/>
            <w:hideMark/>
          </w:tcPr>
          <w:p w14:paraId="0E591C00" w14:textId="77777777" w:rsidR="00B71BDE" w:rsidRPr="00A75241" w:rsidRDefault="00B71BDE" w:rsidP="00214093">
            <w:pPr>
              <w:pStyle w:val="TAC"/>
              <w:rPr>
                <w:rFonts w:cs="Arial"/>
                <w:noProof/>
                <w:sz w:val="22"/>
              </w:rPr>
            </w:pPr>
            <w:r w:rsidRPr="00A75241">
              <w:rPr>
                <w:rFonts w:cs="Arial"/>
              </w:rPr>
              <w:t>80 Bytes</w:t>
            </w:r>
          </w:p>
        </w:tc>
        <w:tc>
          <w:tcPr>
            <w:tcW w:w="992" w:type="dxa"/>
            <w:shd w:val="clear" w:color="auto" w:fill="auto"/>
            <w:noWrap/>
            <w:hideMark/>
          </w:tcPr>
          <w:p w14:paraId="0B93E579" w14:textId="77777777" w:rsidR="00B71BDE" w:rsidRPr="00214093" w:rsidRDefault="00B71BDE" w:rsidP="00214093">
            <w:pPr>
              <w:pStyle w:val="TAC"/>
              <w:rPr>
                <w:rFonts w:cs="Arial"/>
              </w:rPr>
            </w:pPr>
            <w:r w:rsidRPr="00A75241">
              <w:rPr>
                <w:rFonts w:cs="Arial"/>
              </w:rPr>
              <w:t>0.39%</w:t>
            </w:r>
          </w:p>
        </w:tc>
        <w:tc>
          <w:tcPr>
            <w:tcW w:w="1011" w:type="dxa"/>
            <w:shd w:val="clear" w:color="auto" w:fill="auto"/>
            <w:noWrap/>
            <w:hideMark/>
          </w:tcPr>
          <w:p w14:paraId="43D712A5" w14:textId="77777777" w:rsidR="00B71BDE" w:rsidRPr="00214093" w:rsidRDefault="00B71BDE" w:rsidP="00214093">
            <w:pPr>
              <w:pStyle w:val="TAC"/>
              <w:rPr>
                <w:rFonts w:cs="Arial"/>
              </w:rPr>
            </w:pPr>
            <w:r w:rsidRPr="00A75241">
              <w:rPr>
                <w:rFonts w:cs="Arial"/>
              </w:rPr>
              <w:t>8.79%</w:t>
            </w:r>
          </w:p>
        </w:tc>
        <w:tc>
          <w:tcPr>
            <w:tcW w:w="992" w:type="dxa"/>
            <w:shd w:val="clear" w:color="auto" w:fill="auto"/>
            <w:noWrap/>
            <w:hideMark/>
          </w:tcPr>
          <w:p w14:paraId="2CF32CEB" w14:textId="77777777" w:rsidR="00B71BDE" w:rsidRPr="00214093" w:rsidRDefault="00B71BDE" w:rsidP="00214093">
            <w:pPr>
              <w:pStyle w:val="TAC"/>
              <w:rPr>
                <w:rFonts w:cs="Arial"/>
              </w:rPr>
            </w:pPr>
            <w:r w:rsidRPr="00A75241">
              <w:rPr>
                <w:rFonts w:cs="Arial"/>
              </w:rPr>
              <w:t>45.29%</w:t>
            </w:r>
          </w:p>
        </w:tc>
        <w:tc>
          <w:tcPr>
            <w:tcW w:w="878" w:type="dxa"/>
            <w:shd w:val="clear" w:color="auto" w:fill="auto"/>
            <w:noWrap/>
            <w:hideMark/>
          </w:tcPr>
          <w:p w14:paraId="080EF935" w14:textId="77777777" w:rsidR="00B71BDE" w:rsidRPr="00214093" w:rsidRDefault="00B71BDE" w:rsidP="00214093">
            <w:pPr>
              <w:pStyle w:val="TAC"/>
              <w:rPr>
                <w:rFonts w:cs="Arial"/>
              </w:rPr>
            </w:pPr>
            <w:r w:rsidRPr="00A75241">
              <w:rPr>
                <w:rFonts w:cs="Arial"/>
              </w:rPr>
              <w:t>16.56%</w:t>
            </w:r>
          </w:p>
        </w:tc>
        <w:tc>
          <w:tcPr>
            <w:tcW w:w="965" w:type="dxa"/>
            <w:shd w:val="clear" w:color="auto" w:fill="auto"/>
            <w:noWrap/>
            <w:hideMark/>
          </w:tcPr>
          <w:p w14:paraId="417B24D2" w14:textId="77777777" w:rsidR="00B71BDE" w:rsidRPr="00214093" w:rsidRDefault="00B71BDE" w:rsidP="00214093">
            <w:pPr>
              <w:pStyle w:val="TAC"/>
              <w:rPr>
                <w:rFonts w:cs="Arial"/>
              </w:rPr>
            </w:pPr>
            <w:r w:rsidRPr="00A75241">
              <w:rPr>
                <w:rFonts w:cs="Arial"/>
              </w:rPr>
              <w:t>10.57%</w:t>
            </w:r>
          </w:p>
        </w:tc>
        <w:tc>
          <w:tcPr>
            <w:tcW w:w="855" w:type="dxa"/>
            <w:shd w:val="clear" w:color="auto" w:fill="auto"/>
            <w:noWrap/>
            <w:hideMark/>
          </w:tcPr>
          <w:p w14:paraId="2C405977" w14:textId="77777777" w:rsidR="00B71BDE" w:rsidRPr="00214093" w:rsidRDefault="00B71BDE" w:rsidP="00214093">
            <w:pPr>
              <w:pStyle w:val="TAC"/>
              <w:rPr>
                <w:rFonts w:cs="Arial"/>
              </w:rPr>
            </w:pPr>
            <w:r w:rsidRPr="00A75241">
              <w:rPr>
                <w:rFonts w:cs="Arial"/>
              </w:rPr>
              <w:t>5.38%</w:t>
            </w:r>
          </w:p>
        </w:tc>
        <w:tc>
          <w:tcPr>
            <w:tcW w:w="990" w:type="dxa"/>
            <w:shd w:val="clear" w:color="auto" w:fill="auto"/>
            <w:noWrap/>
            <w:hideMark/>
          </w:tcPr>
          <w:p w14:paraId="3BB50784" w14:textId="77777777" w:rsidR="00B71BDE" w:rsidRPr="00214093" w:rsidRDefault="00B71BDE" w:rsidP="00214093">
            <w:pPr>
              <w:pStyle w:val="TAC"/>
              <w:rPr>
                <w:rFonts w:cs="Arial"/>
              </w:rPr>
            </w:pPr>
            <w:r w:rsidRPr="00A75241">
              <w:rPr>
                <w:rFonts w:cs="Arial"/>
              </w:rPr>
              <w:t>3.19%</w:t>
            </w:r>
          </w:p>
        </w:tc>
        <w:tc>
          <w:tcPr>
            <w:tcW w:w="877" w:type="dxa"/>
            <w:shd w:val="clear" w:color="auto" w:fill="auto"/>
            <w:noWrap/>
            <w:hideMark/>
          </w:tcPr>
          <w:p w14:paraId="2AEE3243" w14:textId="77777777" w:rsidR="00B71BDE" w:rsidRPr="00214093" w:rsidRDefault="00B71BDE" w:rsidP="00214093">
            <w:pPr>
              <w:pStyle w:val="TAC"/>
              <w:rPr>
                <w:rFonts w:cs="Arial"/>
              </w:rPr>
            </w:pPr>
            <w:r w:rsidRPr="00A75241">
              <w:rPr>
                <w:rFonts w:cs="Arial"/>
              </w:rPr>
              <w:t>3.81%</w:t>
            </w:r>
          </w:p>
        </w:tc>
        <w:tc>
          <w:tcPr>
            <w:tcW w:w="1112" w:type="dxa"/>
            <w:shd w:val="clear" w:color="auto" w:fill="auto"/>
            <w:noWrap/>
            <w:hideMark/>
          </w:tcPr>
          <w:p w14:paraId="0F0B0FFB" w14:textId="77777777" w:rsidR="00B71BDE" w:rsidRPr="00214093" w:rsidRDefault="00B71BDE" w:rsidP="00214093">
            <w:pPr>
              <w:pStyle w:val="TAC"/>
              <w:rPr>
                <w:rFonts w:cs="Arial"/>
              </w:rPr>
            </w:pPr>
            <w:r w:rsidRPr="00A75241">
              <w:rPr>
                <w:rFonts w:cs="Arial"/>
              </w:rPr>
              <w:t>1.29%</w:t>
            </w:r>
          </w:p>
        </w:tc>
      </w:tr>
      <w:tr w:rsidR="00211AD9" w:rsidRPr="00856CC6" w14:paraId="1193153D" w14:textId="77777777" w:rsidTr="00214093">
        <w:trPr>
          <w:trHeight w:val="315"/>
          <w:jc w:val="center"/>
        </w:trPr>
        <w:tc>
          <w:tcPr>
            <w:tcW w:w="1129" w:type="dxa"/>
            <w:shd w:val="clear" w:color="auto" w:fill="auto"/>
            <w:noWrap/>
            <w:hideMark/>
          </w:tcPr>
          <w:p w14:paraId="1FE6925F" w14:textId="77777777" w:rsidR="00B71BDE" w:rsidRPr="00214093" w:rsidRDefault="00B71BDE" w:rsidP="00214093">
            <w:pPr>
              <w:pStyle w:val="TAC"/>
              <w:rPr>
                <w:rFonts w:cs="Arial"/>
              </w:rPr>
            </w:pPr>
            <w:r w:rsidRPr="00A75241">
              <w:rPr>
                <w:rFonts w:cs="Arial"/>
              </w:rPr>
              <w:t>90 Bytes</w:t>
            </w:r>
          </w:p>
        </w:tc>
        <w:tc>
          <w:tcPr>
            <w:tcW w:w="992" w:type="dxa"/>
            <w:shd w:val="clear" w:color="auto" w:fill="auto"/>
            <w:noWrap/>
            <w:hideMark/>
          </w:tcPr>
          <w:p w14:paraId="6B89F75D" w14:textId="77777777" w:rsidR="00B71BDE" w:rsidRPr="00214093" w:rsidRDefault="00B71BDE" w:rsidP="00214093">
            <w:pPr>
              <w:pStyle w:val="TAC"/>
              <w:rPr>
                <w:rFonts w:cs="Arial"/>
              </w:rPr>
            </w:pPr>
            <w:r w:rsidRPr="00A75241">
              <w:rPr>
                <w:rFonts w:cs="Arial"/>
              </w:rPr>
              <w:t>0.34%</w:t>
            </w:r>
          </w:p>
        </w:tc>
        <w:tc>
          <w:tcPr>
            <w:tcW w:w="1011" w:type="dxa"/>
            <w:shd w:val="clear" w:color="auto" w:fill="auto"/>
            <w:noWrap/>
            <w:hideMark/>
          </w:tcPr>
          <w:p w14:paraId="26E3951C" w14:textId="77777777" w:rsidR="00B71BDE" w:rsidRPr="00214093" w:rsidRDefault="00B71BDE" w:rsidP="00214093">
            <w:pPr>
              <w:pStyle w:val="TAC"/>
              <w:rPr>
                <w:rFonts w:cs="Arial"/>
              </w:rPr>
            </w:pPr>
            <w:r w:rsidRPr="00A75241">
              <w:rPr>
                <w:rFonts w:cs="Arial"/>
              </w:rPr>
              <w:t>6.08%</w:t>
            </w:r>
          </w:p>
        </w:tc>
        <w:tc>
          <w:tcPr>
            <w:tcW w:w="992" w:type="dxa"/>
            <w:shd w:val="clear" w:color="auto" w:fill="auto"/>
            <w:noWrap/>
            <w:hideMark/>
          </w:tcPr>
          <w:p w14:paraId="03DC236D" w14:textId="77777777" w:rsidR="00B71BDE" w:rsidRPr="00A75241" w:rsidRDefault="00B71BDE" w:rsidP="00214093">
            <w:pPr>
              <w:pStyle w:val="TAC"/>
              <w:rPr>
                <w:rFonts w:cs="Arial"/>
                <w:noProof/>
                <w:sz w:val="22"/>
              </w:rPr>
            </w:pPr>
            <w:r w:rsidRPr="00A75241">
              <w:rPr>
                <w:rFonts w:cs="Arial"/>
              </w:rPr>
              <w:t>37.82%</w:t>
            </w:r>
          </w:p>
        </w:tc>
        <w:tc>
          <w:tcPr>
            <w:tcW w:w="878" w:type="dxa"/>
            <w:shd w:val="clear" w:color="auto" w:fill="auto"/>
            <w:noWrap/>
            <w:hideMark/>
          </w:tcPr>
          <w:p w14:paraId="2F47AE51" w14:textId="77777777" w:rsidR="00B71BDE" w:rsidRPr="00214093" w:rsidRDefault="00B71BDE" w:rsidP="00214093">
            <w:pPr>
              <w:pStyle w:val="TAC"/>
              <w:rPr>
                <w:rFonts w:cs="Arial"/>
              </w:rPr>
            </w:pPr>
            <w:r w:rsidRPr="00A75241">
              <w:rPr>
                <w:rFonts w:cs="Arial"/>
              </w:rPr>
              <w:t>21.29%</w:t>
            </w:r>
          </w:p>
        </w:tc>
        <w:tc>
          <w:tcPr>
            <w:tcW w:w="965" w:type="dxa"/>
            <w:shd w:val="clear" w:color="auto" w:fill="auto"/>
            <w:noWrap/>
            <w:hideMark/>
          </w:tcPr>
          <w:p w14:paraId="6BF72939" w14:textId="77777777" w:rsidR="00B71BDE" w:rsidRPr="00214093" w:rsidRDefault="00B71BDE" w:rsidP="00214093">
            <w:pPr>
              <w:pStyle w:val="TAC"/>
              <w:rPr>
                <w:rFonts w:cs="Arial"/>
              </w:rPr>
            </w:pPr>
            <w:r w:rsidRPr="00A75241">
              <w:rPr>
                <w:rFonts w:cs="Arial"/>
              </w:rPr>
              <w:t>12.21%</w:t>
            </w:r>
          </w:p>
        </w:tc>
        <w:tc>
          <w:tcPr>
            <w:tcW w:w="855" w:type="dxa"/>
            <w:shd w:val="clear" w:color="auto" w:fill="auto"/>
            <w:noWrap/>
            <w:hideMark/>
          </w:tcPr>
          <w:p w14:paraId="03F55AB5" w14:textId="77777777" w:rsidR="00B71BDE" w:rsidRPr="00214093" w:rsidRDefault="00B71BDE" w:rsidP="00214093">
            <w:pPr>
              <w:pStyle w:val="TAC"/>
              <w:rPr>
                <w:rFonts w:cs="Arial"/>
              </w:rPr>
            </w:pPr>
            <w:r w:rsidRPr="00A75241">
              <w:rPr>
                <w:rFonts w:cs="Arial"/>
              </w:rPr>
              <w:t>5.92%</w:t>
            </w:r>
          </w:p>
        </w:tc>
        <w:tc>
          <w:tcPr>
            <w:tcW w:w="990" w:type="dxa"/>
            <w:shd w:val="clear" w:color="auto" w:fill="auto"/>
            <w:noWrap/>
            <w:hideMark/>
          </w:tcPr>
          <w:p w14:paraId="76A593EA" w14:textId="77777777" w:rsidR="00B71BDE" w:rsidRPr="00214093" w:rsidRDefault="00B71BDE" w:rsidP="00214093">
            <w:pPr>
              <w:pStyle w:val="TAC"/>
              <w:rPr>
                <w:rFonts w:cs="Arial"/>
              </w:rPr>
            </w:pPr>
            <w:r w:rsidRPr="00A75241">
              <w:rPr>
                <w:rFonts w:cs="Arial"/>
              </w:rPr>
              <w:t>4.89%</w:t>
            </w:r>
          </w:p>
        </w:tc>
        <w:tc>
          <w:tcPr>
            <w:tcW w:w="877" w:type="dxa"/>
            <w:shd w:val="clear" w:color="auto" w:fill="auto"/>
            <w:noWrap/>
            <w:hideMark/>
          </w:tcPr>
          <w:p w14:paraId="492860C2" w14:textId="77777777" w:rsidR="00B71BDE" w:rsidRPr="00214093" w:rsidRDefault="00B71BDE" w:rsidP="00214093">
            <w:pPr>
              <w:pStyle w:val="TAC"/>
              <w:rPr>
                <w:rFonts w:cs="Arial"/>
              </w:rPr>
            </w:pPr>
            <w:r w:rsidRPr="00A75241">
              <w:rPr>
                <w:rFonts w:cs="Arial"/>
              </w:rPr>
              <w:t>2.14%</w:t>
            </w:r>
          </w:p>
        </w:tc>
        <w:tc>
          <w:tcPr>
            <w:tcW w:w="1112" w:type="dxa"/>
            <w:shd w:val="clear" w:color="auto" w:fill="auto"/>
            <w:noWrap/>
            <w:hideMark/>
          </w:tcPr>
          <w:p w14:paraId="2D14C9EB" w14:textId="77777777" w:rsidR="00B71BDE" w:rsidRPr="00214093" w:rsidRDefault="00B71BDE" w:rsidP="00214093">
            <w:pPr>
              <w:pStyle w:val="TAC"/>
              <w:rPr>
                <w:rFonts w:cs="Arial"/>
              </w:rPr>
            </w:pPr>
            <w:r w:rsidRPr="00A75241">
              <w:rPr>
                <w:rFonts w:cs="Arial"/>
              </w:rPr>
              <w:t>2.81%</w:t>
            </w:r>
          </w:p>
        </w:tc>
      </w:tr>
      <w:tr w:rsidR="00211AD9" w:rsidRPr="00856CC6" w14:paraId="014B4A09" w14:textId="77777777" w:rsidTr="00214093">
        <w:trPr>
          <w:trHeight w:val="315"/>
          <w:jc w:val="center"/>
        </w:trPr>
        <w:tc>
          <w:tcPr>
            <w:tcW w:w="1129" w:type="dxa"/>
            <w:shd w:val="clear" w:color="auto" w:fill="auto"/>
            <w:noWrap/>
            <w:hideMark/>
          </w:tcPr>
          <w:p w14:paraId="52A288F8" w14:textId="77777777" w:rsidR="00B71BDE" w:rsidRPr="00214093" w:rsidRDefault="00B71BDE" w:rsidP="00214093">
            <w:pPr>
              <w:pStyle w:val="TAC"/>
              <w:rPr>
                <w:rFonts w:cs="Arial"/>
              </w:rPr>
            </w:pPr>
            <w:r w:rsidRPr="00A75241">
              <w:rPr>
                <w:rFonts w:cs="Arial"/>
              </w:rPr>
              <w:t>100 Bytes</w:t>
            </w:r>
          </w:p>
        </w:tc>
        <w:tc>
          <w:tcPr>
            <w:tcW w:w="992" w:type="dxa"/>
            <w:shd w:val="clear" w:color="auto" w:fill="auto"/>
            <w:noWrap/>
            <w:hideMark/>
          </w:tcPr>
          <w:p w14:paraId="406D7AB2" w14:textId="77777777" w:rsidR="00B71BDE" w:rsidRPr="00214093" w:rsidRDefault="00B71BDE" w:rsidP="00214093">
            <w:pPr>
              <w:pStyle w:val="TAC"/>
              <w:rPr>
                <w:rFonts w:cs="Arial"/>
              </w:rPr>
            </w:pPr>
            <w:r w:rsidRPr="00A75241">
              <w:rPr>
                <w:rFonts w:cs="Arial"/>
              </w:rPr>
              <w:t>0.25%</w:t>
            </w:r>
          </w:p>
        </w:tc>
        <w:tc>
          <w:tcPr>
            <w:tcW w:w="1011" w:type="dxa"/>
            <w:shd w:val="clear" w:color="auto" w:fill="auto"/>
            <w:noWrap/>
            <w:hideMark/>
          </w:tcPr>
          <w:p w14:paraId="4308C805" w14:textId="77777777" w:rsidR="00B71BDE" w:rsidRPr="00214093" w:rsidRDefault="00B71BDE" w:rsidP="00214093">
            <w:pPr>
              <w:pStyle w:val="TAC"/>
              <w:rPr>
                <w:rFonts w:cs="Arial"/>
              </w:rPr>
            </w:pPr>
            <w:r w:rsidRPr="00A75241">
              <w:rPr>
                <w:rFonts w:cs="Arial"/>
              </w:rPr>
              <w:t>3.88%</w:t>
            </w:r>
          </w:p>
        </w:tc>
        <w:tc>
          <w:tcPr>
            <w:tcW w:w="992" w:type="dxa"/>
            <w:shd w:val="clear" w:color="auto" w:fill="auto"/>
            <w:noWrap/>
            <w:hideMark/>
          </w:tcPr>
          <w:p w14:paraId="42EE3AFD" w14:textId="77777777" w:rsidR="00B71BDE" w:rsidRPr="00214093" w:rsidRDefault="00B71BDE" w:rsidP="00214093">
            <w:pPr>
              <w:pStyle w:val="TAC"/>
              <w:rPr>
                <w:rFonts w:cs="Arial"/>
              </w:rPr>
            </w:pPr>
            <w:r w:rsidRPr="00A75241">
              <w:rPr>
                <w:rFonts w:cs="Arial"/>
              </w:rPr>
              <w:t>31.82%</w:t>
            </w:r>
          </w:p>
        </w:tc>
        <w:tc>
          <w:tcPr>
            <w:tcW w:w="878" w:type="dxa"/>
            <w:shd w:val="clear" w:color="auto" w:fill="auto"/>
            <w:noWrap/>
            <w:hideMark/>
          </w:tcPr>
          <w:p w14:paraId="4859C737" w14:textId="77777777" w:rsidR="00B71BDE" w:rsidRPr="00214093" w:rsidRDefault="00B71BDE" w:rsidP="00214093">
            <w:pPr>
              <w:pStyle w:val="TAC"/>
              <w:rPr>
                <w:rFonts w:cs="Arial"/>
              </w:rPr>
            </w:pPr>
            <w:r w:rsidRPr="00A75241">
              <w:rPr>
                <w:rFonts w:cs="Arial"/>
              </w:rPr>
              <w:t>22.68%</w:t>
            </w:r>
          </w:p>
        </w:tc>
        <w:tc>
          <w:tcPr>
            <w:tcW w:w="965" w:type="dxa"/>
            <w:shd w:val="clear" w:color="auto" w:fill="auto"/>
            <w:noWrap/>
            <w:hideMark/>
          </w:tcPr>
          <w:p w14:paraId="373C5183" w14:textId="77777777" w:rsidR="00B71BDE" w:rsidRPr="00214093" w:rsidRDefault="00B71BDE" w:rsidP="00214093">
            <w:pPr>
              <w:pStyle w:val="TAC"/>
              <w:rPr>
                <w:rFonts w:cs="Arial"/>
              </w:rPr>
            </w:pPr>
            <w:r w:rsidRPr="00A75241">
              <w:rPr>
                <w:rFonts w:cs="Arial"/>
              </w:rPr>
              <w:t>11.68%</w:t>
            </w:r>
          </w:p>
        </w:tc>
        <w:tc>
          <w:tcPr>
            <w:tcW w:w="855" w:type="dxa"/>
            <w:shd w:val="clear" w:color="auto" w:fill="auto"/>
            <w:noWrap/>
            <w:hideMark/>
          </w:tcPr>
          <w:p w14:paraId="200FE1D6" w14:textId="77777777" w:rsidR="00B71BDE" w:rsidRPr="00214093" w:rsidRDefault="00B71BDE" w:rsidP="00214093">
            <w:pPr>
              <w:pStyle w:val="TAC"/>
              <w:rPr>
                <w:rFonts w:cs="Arial"/>
              </w:rPr>
            </w:pPr>
            <w:r w:rsidRPr="00A75241">
              <w:rPr>
                <w:rFonts w:cs="Arial"/>
              </w:rPr>
              <w:t>11.36%</w:t>
            </w:r>
          </w:p>
        </w:tc>
        <w:tc>
          <w:tcPr>
            <w:tcW w:w="990" w:type="dxa"/>
            <w:shd w:val="clear" w:color="auto" w:fill="auto"/>
            <w:noWrap/>
            <w:hideMark/>
          </w:tcPr>
          <w:p w14:paraId="1C57A104" w14:textId="77777777" w:rsidR="00B71BDE" w:rsidRPr="00214093" w:rsidRDefault="00B71BDE" w:rsidP="00214093">
            <w:pPr>
              <w:pStyle w:val="TAC"/>
              <w:rPr>
                <w:rFonts w:cs="Arial"/>
              </w:rPr>
            </w:pPr>
            <w:r w:rsidRPr="00A75241">
              <w:rPr>
                <w:rFonts w:cs="Arial"/>
              </w:rPr>
              <w:t>4.25%</w:t>
            </w:r>
          </w:p>
        </w:tc>
        <w:tc>
          <w:tcPr>
            <w:tcW w:w="877" w:type="dxa"/>
            <w:shd w:val="clear" w:color="auto" w:fill="auto"/>
            <w:noWrap/>
            <w:hideMark/>
          </w:tcPr>
          <w:p w14:paraId="68C8DADC" w14:textId="77777777" w:rsidR="00B71BDE" w:rsidRPr="00214093" w:rsidRDefault="00B71BDE" w:rsidP="00214093">
            <w:pPr>
              <w:pStyle w:val="TAC"/>
              <w:rPr>
                <w:rFonts w:cs="Arial"/>
              </w:rPr>
            </w:pPr>
            <w:r w:rsidRPr="00A75241">
              <w:rPr>
                <w:rFonts w:cs="Arial"/>
              </w:rPr>
              <w:t>3.17%</w:t>
            </w:r>
          </w:p>
        </w:tc>
        <w:tc>
          <w:tcPr>
            <w:tcW w:w="1112" w:type="dxa"/>
            <w:shd w:val="clear" w:color="auto" w:fill="auto"/>
            <w:noWrap/>
            <w:hideMark/>
          </w:tcPr>
          <w:p w14:paraId="7C8123E7" w14:textId="77777777" w:rsidR="00B71BDE" w:rsidRPr="00214093" w:rsidRDefault="00B71BDE" w:rsidP="00214093">
            <w:pPr>
              <w:pStyle w:val="TAC"/>
              <w:rPr>
                <w:rFonts w:cs="Arial"/>
              </w:rPr>
            </w:pPr>
            <w:r w:rsidRPr="00A75241">
              <w:rPr>
                <w:rFonts w:cs="Arial"/>
              </w:rPr>
              <w:t>2.29%</w:t>
            </w:r>
          </w:p>
        </w:tc>
      </w:tr>
    </w:tbl>
    <w:p w14:paraId="5440ED44" w14:textId="77777777" w:rsidR="00B71BDE" w:rsidRPr="00856CC6" w:rsidRDefault="00B71BDE" w:rsidP="00B71BDE">
      <w:r w:rsidRPr="00856CC6">
        <w:rPr>
          <w:rFonts w:hint="eastAsia"/>
        </w:rPr>
        <w:t xml:space="preserve">With 0.5ms TTI, different packet size will obtain </w:t>
      </w:r>
      <w:r w:rsidRPr="00856CC6">
        <w:t>different</w:t>
      </w:r>
      <w:r w:rsidRPr="00856CC6">
        <w:rPr>
          <w:rFonts w:hint="eastAsia"/>
        </w:rPr>
        <w:t xml:space="preserve"> gains, and the gain for different packet size could be calculated as below:</w:t>
      </w:r>
    </w:p>
    <w:p w14:paraId="59DB348D" w14:textId="77777777" w:rsidR="00B71BDE" w:rsidRPr="00856CC6" w:rsidRDefault="00B71BDE" w:rsidP="00B71BDE">
      <w:r w:rsidRPr="00856CC6">
        <w:object w:dxaOrig="2820" w:dyaOrig="400" w14:anchorId="7B49E59A">
          <v:shape id="_x0000_i1029" type="#_x0000_t75" style="width:141.35pt;height:20pt" o:ole="">
            <v:imagedata r:id="rId22" o:title=""/>
          </v:shape>
          <o:OLEObject Type="Embed" ProgID="Equation.DSMT4" ShapeID="_x0000_i1029" DrawAspect="Content" ObjectID="_1377758340" r:id="rId23"/>
        </w:object>
      </w:r>
    </w:p>
    <w:p w14:paraId="497BDFD0" w14:textId="77777777" w:rsidR="00B71BDE" w:rsidRPr="00856CC6" w:rsidRDefault="00B71BDE" w:rsidP="00B71BDE">
      <w:r w:rsidRPr="00856CC6">
        <w:rPr>
          <w:rFonts w:hint="eastAsia"/>
        </w:rPr>
        <w:t xml:space="preserve">For </w:t>
      </w:r>
      <w:r w:rsidRPr="00856CC6">
        <w:t>example</w:t>
      </w:r>
      <w:r w:rsidRPr="00856CC6">
        <w:rPr>
          <w:rFonts w:hint="eastAsia"/>
        </w:rPr>
        <w:t xml:space="preserve">, for the packet size of 32 Bytes, if one packet occupies 0.5 PRB with 0.5ms TTI, it means it will occupy 1 PRB with 1ms TTI. In this case, the capacity </w:t>
      </w:r>
      <w:r w:rsidRPr="00856CC6">
        <w:object w:dxaOrig="600" w:dyaOrig="360" w14:anchorId="5CFA4140">
          <v:shape id="_x0000_i1030" type="#_x0000_t75" style="width:30pt;height:18pt" o:ole="">
            <v:imagedata r:id="rId24" o:title=""/>
          </v:shape>
          <o:OLEObject Type="Embed" ProgID="Equation.DSMT4" ShapeID="_x0000_i1030" DrawAspect="Content" ObjectID="_1377758341" r:id="rId25"/>
        </w:object>
      </w:r>
      <w:r w:rsidRPr="00856CC6">
        <w:rPr>
          <w:rFonts w:hint="eastAsia"/>
        </w:rPr>
        <w:t xml:space="preserve"> is (1-0.5)/0.5 = 100%. If one packet </w:t>
      </w:r>
      <w:r w:rsidRPr="00856CC6">
        <w:t>occupies</w:t>
      </w:r>
      <w:r w:rsidRPr="00856CC6">
        <w:rPr>
          <w:rFonts w:hint="eastAsia"/>
        </w:rPr>
        <w:t xml:space="preserve"> 1 PRB with 0.5ms, it means it will also occupy 1 PRB with 1ms TTI. In this case, </w:t>
      </w:r>
      <w:proofErr w:type="gramStart"/>
      <w:r w:rsidRPr="00856CC6">
        <w:rPr>
          <w:rFonts w:hint="eastAsia"/>
        </w:rPr>
        <w:t xml:space="preserve">the </w:t>
      </w:r>
      <w:r w:rsidRPr="00856CC6">
        <w:object w:dxaOrig="620" w:dyaOrig="360" w14:anchorId="07A61B48">
          <v:shape id="_x0000_i1031" type="#_x0000_t75" style="width:30.65pt;height:18pt" o:ole="">
            <v:imagedata r:id="rId26" o:title=""/>
          </v:shape>
          <o:OLEObject Type="Embed" ProgID="Equation.DSMT4" ShapeID="_x0000_i1031" DrawAspect="Content" ObjectID="_1377758342" r:id="rId27"/>
        </w:object>
      </w:r>
      <w:r w:rsidRPr="00856CC6">
        <w:rPr>
          <w:rFonts w:hint="eastAsia"/>
        </w:rPr>
        <w:t>is</w:t>
      </w:r>
      <w:proofErr w:type="gramEnd"/>
      <w:r w:rsidRPr="00856CC6">
        <w:rPr>
          <w:rFonts w:hint="eastAsia"/>
        </w:rPr>
        <w:t xml:space="preserve"> 0%. Similarly, </w:t>
      </w:r>
      <w:proofErr w:type="gramStart"/>
      <w:r w:rsidRPr="00856CC6">
        <w:rPr>
          <w:rFonts w:hint="eastAsia"/>
        </w:rPr>
        <w:t xml:space="preserve">the </w:t>
      </w:r>
      <w:r w:rsidRPr="00856CC6">
        <w:object w:dxaOrig="600" w:dyaOrig="360" w14:anchorId="0A714345">
          <v:shape id="_x0000_i1032" type="#_x0000_t75" style="width:30pt;height:18pt" o:ole="">
            <v:imagedata r:id="rId28" o:title=""/>
          </v:shape>
          <o:OLEObject Type="Embed" ProgID="Equation.DSMT4" ShapeID="_x0000_i1032" DrawAspect="Content" ObjectID="_1377758343" r:id="rId29"/>
        </w:object>
      </w:r>
      <w:r w:rsidRPr="00856CC6">
        <w:rPr>
          <w:rFonts w:hint="eastAsia"/>
        </w:rPr>
        <w:t xml:space="preserve"> is</w:t>
      </w:r>
      <w:proofErr w:type="gramEnd"/>
      <w:r w:rsidRPr="00856CC6">
        <w:rPr>
          <w:rFonts w:hint="eastAsia"/>
        </w:rPr>
        <w:t xml:space="preserve"> (2-1.5)/1.5 = 33.33%.</w:t>
      </w:r>
    </w:p>
    <w:p w14:paraId="3045F931" w14:textId="77777777" w:rsidR="004D54AA" w:rsidRPr="00CE5F83" w:rsidRDefault="004D54AA" w:rsidP="00214093">
      <w:pPr>
        <w:rPr>
          <w:lang w:eastAsia="zh-CN"/>
        </w:rPr>
      </w:pPr>
      <w:r>
        <w:rPr>
          <w:rFonts w:hint="eastAsia"/>
          <w:lang w:eastAsia="zh-CN"/>
        </w:rPr>
        <w:t xml:space="preserve">Figure 5 illustrates the system capacity gain for different </w:t>
      </w:r>
      <w:r w:rsidRPr="00CE5F83">
        <w:rPr>
          <w:rFonts w:hint="eastAsia"/>
          <w:lang w:eastAsia="zh-CN"/>
        </w:rPr>
        <w:t>packet size</w:t>
      </w:r>
      <w:r>
        <w:rPr>
          <w:rFonts w:hint="eastAsia"/>
          <w:lang w:eastAsia="zh-CN"/>
        </w:rPr>
        <w:t xml:space="preserve"> provided by 0.5ms TTI</w:t>
      </w:r>
      <w:r w:rsidRPr="00CE5F83">
        <w:rPr>
          <w:rFonts w:hint="eastAsia"/>
          <w:lang w:eastAsia="zh-CN"/>
        </w:rPr>
        <w:t>.</w:t>
      </w:r>
      <w:r>
        <w:rPr>
          <w:rFonts w:hint="eastAsia"/>
          <w:lang w:eastAsia="zh-CN"/>
        </w:rPr>
        <w:t xml:space="preserve"> It could be observed </w:t>
      </w:r>
      <w:r>
        <w:rPr>
          <w:lang w:eastAsia="zh-CN"/>
        </w:rPr>
        <w:t>that</w:t>
      </w:r>
      <w:r>
        <w:rPr>
          <w:rFonts w:hint="eastAsia"/>
          <w:lang w:eastAsia="zh-CN"/>
        </w:rPr>
        <w:t xml:space="preserve"> the packet size of 32Bytes can achieve the highest capacity gain, which is about 29.5%.</w:t>
      </w:r>
    </w:p>
    <w:p w14:paraId="0775A359" w14:textId="77777777" w:rsidR="004D54AA" w:rsidRDefault="0034091B" w:rsidP="00214093">
      <w:pPr>
        <w:pStyle w:val="TH"/>
        <w:rPr>
          <w:rFonts w:eastAsia="SimSun"/>
          <w:noProof/>
          <w:lang w:val="en-US" w:eastAsia="zh-CN"/>
        </w:rPr>
      </w:pPr>
      <w:r w:rsidRPr="000C78C3">
        <w:rPr>
          <w:rFonts w:eastAsia="SimSun"/>
          <w:noProof/>
          <w:lang w:val="en-US"/>
        </w:rPr>
        <w:object w:dxaOrig="7240" w:dyaOrig="4340" w14:anchorId="362E64B1">
          <v:shape id="_x0000_i1033" type="#_x0000_t75" style="width:362.65pt;height:3in" o:ole="">
            <v:imagedata r:id="rId30" o:title=""/>
          </v:shape>
          <o:OLEObject Type="Embed" ProgID="Word.Document.12" ShapeID="_x0000_i1033" DrawAspect="Content" ObjectID="_1377758344" r:id="rId31">
            <o:FieldCodes>\s</o:FieldCodes>
          </o:OLEObject>
        </w:object>
      </w:r>
    </w:p>
    <w:p w14:paraId="470838F1" w14:textId="77777777" w:rsidR="004D54AA" w:rsidRPr="00C1003C" w:rsidRDefault="001A38F7" w:rsidP="00C1003C">
      <w:pPr>
        <w:pStyle w:val="TH"/>
        <w:tabs>
          <w:tab w:val="left" w:pos="1841"/>
          <w:tab w:val="center" w:pos="4820"/>
        </w:tabs>
        <w:jc w:val="left"/>
      </w:pPr>
      <w:bookmarkStart w:id="45" w:name="_Ref418782973"/>
      <w:r>
        <w:tab/>
      </w:r>
      <w:r>
        <w:tab/>
      </w:r>
      <w:r w:rsidR="004D54AA" w:rsidRPr="00C1003C">
        <w:rPr>
          <w:rFonts w:hint="eastAsia"/>
        </w:rPr>
        <w:t xml:space="preserve">Figure 5: </w:t>
      </w:r>
      <w:r w:rsidR="004D54AA" w:rsidRPr="00C72CC0">
        <w:rPr>
          <w:rFonts w:hint="eastAsia"/>
        </w:rPr>
        <w:t>Capac</w:t>
      </w:r>
      <w:r w:rsidR="004D54AA">
        <w:rPr>
          <w:rFonts w:hint="eastAsia"/>
        </w:rPr>
        <w:t xml:space="preserve">ity </w:t>
      </w:r>
      <w:r w:rsidR="004D54AA" w:rsidRPr="00C1003C">
        <w:rPr>
          <w:rFonts w:hint="eastAsia"/>
        </w:rPr>
        <w:t>g</w:t>
      </w:r>
      <w:r w:rsidR="004D54AA">
        <w:rPr>
          <w:rFonts w:hint="eastAsia"/>
        </w:rPr>
        <w:t xml:space="preserve">ain </w:t>
      </w:r>
      <w:r w:rsidR="004D54AA" w:rsidRPr="00C1003C">
        <w:rPr>
          <w:rFonts w:hint="eastAsia"/>
        </w:rPr>
        <w:t>for different</w:t>
      </w:r>
      <w:r w:rsidR="004D54AA">
        <w:rPr>
          <w:rFonts w:hint="eastAsia"/>
        </w:rPr>
        <w:t xml:space="preserve"> </w:t>
      </w:r>
      <w:r w:rsidR="004D54AA" w:rsidRPr="00C72CC0">
        <w:rPr>
          <w:rFonts w:hint="eastAsia"/>
        </w:rPr>
        <w:t>packet</w:t>
      </w:r>
      <w:bookmarkEnd w:id="45"/>
      <w:r w:rsidR="004D54AA" w:rsidRPr="00C1003C">
        <w:rPr>
          <w:rFonts w:hint="eastAsia"/>
        </w:rPr>
        <w:t xml:space="preserve"> size</w:t>
      </w:r>
    </w:p>
    <w:p w14:paraId="217D4474" w14:textId="4293BF85" w:rsidR="004D54AA" w:rsidRPr="00C1003C" w:rsidRDefault="004D54AA" w:rsidP="00C1003C">
      <w:pPr>
        <w:pStyle w:val="ListParagraph"/>
        <w:numPr>
          <w:ilvl w:val="0"/>
          <w:numId w:val="7"/>
        </w:numPr>
        <w:rPr>
          <w:rFonts w:eastAsia="SimSun"/>
          <w:noProof/>
          <w:lang w:eastAsia="zh-CN"/>
        </w:rPr>
      </w:pPr>
      <w:r w:rsidRPr="004D54AA">
        <w:rPr>
          <w:rFonts w:eastAsia="SimSun" w:hint="eastAsia"/>
          <w:noProof/>
          <w:lang w:eastAsia="zh-CN"/>
        </w:rPr>
        <w:t>With 0.5ms TTI, system capacity gain can be achieved for small packet. For the packet size of 32Bytes, 29.5% system capacity gain can be achieved.</w:t>
      </w:r>
    </w:p>
    <w:p w14:paraId="5DB7D3E1" w14:textId="77777777" w:rsidR="004D54AA" w:rsidRPr="00C1003C" w:rsidRDefault="004D54AA" w:rsidP="00C1003C">
      <w:pPr>
        <w:rPr>
          <w:b/>
          <w:lang w:eastAsia="zh-CN"/>
        </w:rPr>
      </w:pPr>
      <w:r w:rsidRPr="00C1003C">
        <w:rPr>
          <w:rFonts w:hint="eastAsia"/>
          <w:b/>
          <w:lang w:eastAsia="zh-CN"/>
        </w:rPr>
        <w:t xml:space="preserve">FTP throughput </w:t>
      </w:r>
    </w:p>
    <w:p w14:paraId="7048525A" w14:textId="77777777" w:rsidR="004D54AA" w:rsidRDefault="004D54AA" w:rsidP="00214093">
      <w:pPr>
        <w:rPr>
          <w:lang w:eastAsia="zh-CN"/>
        </w:rPr>
      </w:pPr>
      <w:r>
        <w:rPr>
          <w:rFonts w:hint="eastAsia"/>
          <w:lang w:eastAsia="zh-CN"/>
        </w:rPr>
        <w:t xml:space="preserve">Today, </w:t>
      </w:r>
      <w:r>
        <w:rPr>
          <w:lang w:eastAsia="zh-CN"/>
        </w:rPr>
        <w:t>TCP is the dominating transport layer protocol used</w:t>
      </w:r>
      <w:r>
        <w:rPr>
          <w:rFonts w:hint="eastAsia"/>
          <w:lang w:eastAsia="zh-CN"/>
        </w:rPr>
        <w:t xml:space="preserve"> for varies applications</w:t>
      </w:r>
      <w:r>
        <w:rPr>
          <w:lang w:eastAsia="zh-CN"/>
        </w:rPr>
        <w:t xml:space="preserve"> o</w:t>
      </w:r>
      <w:r>
        <w:rPr>
          <w:rFonts w:hint="eastAsia"/>
          <w:lang w:eastAsia="zh-CN"/>
        </w:rPr>
        <w:t>ver</w:t>
      </w:r>
      <w:r>
        <w:rPr>
          <w:lang w:eastAsia="zh-CN"/>
        </w:rPr>
        <w:t xml:space="preserve"> the </w:t>
      </w:r>
      <w:r>
        <w:rPr>
          <w:rFonts w:hint="eastAsia"/>
          <w:lang w:eastAsia="zh-CN"/>
        </w:rPr>
        <w:t>I</w:t>
      </w:r>
      <w:r>
        <w:rPr>
          <w:lang w:eastAsia="zh-CN"/>
        </w:rPr>
        <w:t>nternet</w:t>
      </w:r>
      <w:r>
        <w:rPr>
          <w:rFonts w:hint="eastAsia"/>
          <w:lang w:eastAsia="zh-CN"/>
        </w:rPr>
        <w:t>.</w:t>
      </w:r>
      <w:r>
        <w:rPr>
          <w:lang w:eastAsia="zh-CN"/>
        </w:rPr>
        <w:t xml:space="preserve"> </w:t>
      </w:r>
      <w:r>
        <w:rPr>
          <w:rFonts w:hint="eastAsia"/>
          <w:lang w:eastAsia="zh-CN"/>
        </w:rPr>
        <w:t>For a FTP file with relative small size (e.g. 0.5Mbytes)</w:t>
      </w:r>
      <w:r>
        <w:rPr>
          <w:lang w:eastAsia="zh-CN"/>
        </w:rPr>
        <w:t xml:space="preserve">, the TCP slow start period is a significant part of the total transport period. </w:t>
      </w:r>
      <w:proofErr w:type="gramStart"/>
      <w:r>
        <w:rPr>
          <w:lang w:eastAsia="zh-CN"/>
        </w:rPr>
        <w:t>During TCP slow start</w:t>
      </w:r>
      <w:proofErr w:type="gramEnd"/>
      <w:r>
        <w:rPr>
          <w:rFonts w:hint="eastAsia"/>
          <w:lang w:eastAsia="zh-CN"/>
        </w:rPr>
        <w:t>,</w:t>
      </w:r>
      <w:r>
        <w:rPr>
          <w:lang w:eastAsia="zh-CN"/>
        </w:rPr>
        <w:t xml:space="preserve"> </w:t>
      </w:r>
      <w:proofErr w:type="gramStart"/>
      <w:r>
        <w:rPr>
          <w:lang w:eastAsia="zh-CN"/>
        </w:rPr>
        <w:t>the performance is latency limited</w:t>
      </w:r>
      <w:proofErr w:type="gramEnd"/>
      <w:r>
        <w:rPr>
          <w:lang w:eastAsia="zh-CN"/>
        </w:rPr>
        <w:t xml:space="preserve">. </w:t>
      </w:r>
      <w:r>
        <w:rPr>
          <w:rFonts w:hint="eastAsia"/>
          <w:lang w:eastAsia="zh-CN"/>
        </w:rPr>
        <w:t xml:space="preserve">Shortened TTI over the air interface can accelerate the TCP ACK </w:t>
      </w:r>
      <w:r>
        <w:rPr>
          <w:rFonts w:hint="eastAsia"/>
          <w:lang w:eastAsia="zh-CN"/>
        </w:rPr>
        <w:lastRenderedPageBreak/>
        <w:t>from the peer entity to shorten the TCP slow start phase, so that the TCP throughput can be improved.</w:t>
      </w:r>
      <w:r w:rsidRPr="00205294">
        <w:rPr>
          <w:rFonts w:hint="eastAsia"/>
          <w:lang w:eastAsia="zh-CN"/>
        </w:rPr>
        <w:t xml:space="preserve"> </w:t>
      </w:r>
      <w:r>
        <w:rPr>
          <w:rFonts w:hint="eastAsia"/>
          <w:lang w:eastAsia="zh-CN"/>
        </w:rPr>
        <w:t>Further more, shortened TTI over the air interface can also shorten the TCP RTT, which will also contribute to the increased TCP throughput.</w:t>
      </w:r>
    </w:p>
    <w:p w14:paraId="218C2AF4" w14:textId="77777777" w:rsidR="004D54AA" w:rsidRPr="000D7139" w:rsidRDefault="004D54AA" w:rsidP="00214093">
      <w:pPr>
        <w:rPr>
          <w:lang w:eastAsia="zh-CN"/>
        </w:rPr>
      </w:pPr>
      <w:r>
        <w:rPr>
          <w:rFonts w:hint="eastAsia"/>
          <w:lang w:eastAsia="zh-CN"/>
        </w:rPr>
        <w:t xml:space="preserve">Figure </w:t>
      </w:r>
      <w:r>
        <w:rPr>
          <w:lang w:eastAsia="zh-CN"/>
        </w:rPr>
        <w:t>6</w:t>
      </w:r>
      <w:r>
        <w:rPr>
          <w:rFonts w:hint="eastAsia"/>
          <w:lang w:eastAsia="zh-CN"/>
        </w:rPr>
        <w:t xml:space="preserve"> illustrates the UPT (User Perceived Throughput) gain provided by 0.5ms TTI for FTP download, </w:t>
      </w:r>
      <w:proofErr w:type="spellStart"/>
      <w:r>
        <w:rPr>
          <w:rFonts w:hint="eastAsia"/>
          <w:lang w:eastAsia="zh-CN"/>
        </w:rPr>
        <w:t>wrt</w:t>
      </w:r>
      <w:proofErr w:type="spellEnd"/>
      <w:r>
        <w:rPr>
          <w:rFonts w:hint="eastAsia"/>
          <w:lang w:eastAsia="zh-CN"/>
        </w:rPr>
        <w:t xml:space="preserve"> different number of UEs per cell. The FTP file size is 0.5M</w:t>
      </w:r>
      <w:r>
        <w:rPr>
          <w:lang w:eastAsia="zh-CN"/>
        </w:rPr>
        <w:t>b</w:t>
      </w:r>
      <w:r>
        <w:rPr>
          <w:rFonts w:hint="eastAsia"/>
          <w:lang w:eastAsia="zh-CN"/>
        </w:rPr>
        <w:t xml:space="preserve">ytes. The </w:t>
      </w:r>
      <w:r>
        <w:rPr>
          <w:lang w:eastAsia="zh-CN"/>
        </w:rPr>
        <w:t>simulation</w:t>
      </w:r>
      <w:r>
        <w:rPr>
          <w:rFonts w:hint="eastAsia"/>
          <w:lang w:eastAsia="zh-CN"/>
        </w:rPr>
        <w:t xml:space="preserve"> assumptions on radio aspects are </w:t>
      </w:r>
      <w:r>
        <w:rPr>
          <w:lang w:eastAsia="zh-CN"/>
        </w:rPr>
        <w:t>provide</w:t>
      </w:r>
      <w:r>
        <w:rPr>
          <w:rFonts w:hint="eastAsia"/>
          <w:lang w:eastAsia="zh-CN"/>
        </w:rPr>
        <w:t xml:space="preserve"> in Annex A.2, the FTP traffic model is provided in Annex A.4, and the TCP parameters are provided in Annex A.3. </w:t>
      </w:r>
    </w:p>
    <w:p w14:paraId="1958879E" w14:textId="77777777" w:rsidR="004D54AA" w:rsidRDefault="0034091B" w:rsidP="00214093">
      <w:pPr>
        <w:pStyle w:val="TH"/>
      </w:pPr>
      <w:r>
        <w:object w:dxaOrig="6960" w:dyaOrig="3800" w14:anchorId="2CD99DBD">
          <v:shape id="_x0000_i1034" type="#_x0000_t75" style="width:348pt;height:191.35pt" o:ole="">
            <v:imagedata r:id="rId32" o:title=""/>
          </v:shape>
          <o:OLEObject Type="Embed" ProgID="Word.Document.12" ShapeID="_x0000_i1034" DrawAspect="Content" ObjectID="_1377758345" r:id="rId33">
            <o:FieldCodes>\s</o:FieldCodes>
          </o:OLEObject>
        </w:object>
      </w:r>
    </w:p>
    <w:p w14:paraId="74577BFB" w14:textId="77777777" w:rsidR="004D54AA" w:rsidRPr="00C1003C" w:rsidRDefault="004D54AA" w:rsidP="00C1003C">
      <w:pPr>
        <w:pStyle w:val="TH"/>
      </w:pPr>
      <w:bookmarkStart w:id="46" w:name="_Ref419188234"/>
      <w:r w:rsidRPr="00C1003C">
        <w:rPr>
          <w:rFonts w:hint="eastAsia"/>
        </w:rPr>
        <w:t>Figure 6: UPT gain for FTP</w:t>
      </w:r>
      <w:bookmarkEnd w:id="46"/>
      <w:r w:rsidRPr="00C1003C">
        <w:rPr>
          <w:rFonts w:hint="eastAsia"/>
        </w:rPr>
        <w:t xml:space="preserve"> download</w:t>
      </w:r>
    </w:p>
    <w:p w14:paraId="5B3C463E" w14:textId="77777777" w:rsidR="004D54AA" w:rsidRPr="003464FE" w:rsidRDefault="004D54AA" w:rsidP="004D54AA">
      <w:pPr>
        <w:rPr>
          <w:rFonts w:eastAsia="SimSun"/>
          <w:lang w:eastAsia="zh-CN"/>
        </w:rPr>
      </w:pPr>
      <w:r>
        <w:rPr>
          <w:rFonts w:eastAsia="SimSun" w:hint="eastAsia"/>
          <w:lang w:eastAsia="zh-CN"/>
        </w:rPr>
        <w:t xml:space="preserve">It could be observed </w:t>
      </w:r>
      <w:r>
        <w:rPr>
          <w:rFonts w:eastAsia="SimSun"/>
          <w:lang w:eastAsia="zh-CN"/>
        </w:rPr>
        <w:t>that</w:t>
      </w:r>
      <w:r>
        <w:rPr>
          <w:rFonts w:eastAsia="SimSun" w:hint="eastAsia"/>
          <w:lang w:eastAsia="zh-CN"/>
        </w:rPr>
        <w:t xml:space="preserve"> 58% </w:t>
      </w:r>
      <w:r>
        <w:rPr>
          <w:rFonts w:hint="eastAsia"/>
          <w:lang w:eastAsia="zh-CN"/>
        </w:rPr>
        <w:t>UPT</w:t>
      </w:r>
      <w:r>
        <w:rPr>
          <w:rFonts w:eastAsia="SimSun" w:hint="eastAsia"/>
          <w:lang w:eastAsia="zh-CN"/>
        </w:rPr>
        <w:t xml:space="preserve"> gain can be achieved with 0.5ms TTI, if there is only one UE per cell. For increased number of UEs per cell, the UPT gain will be slightly decreased, as radio interface becomes </w:t>
      </w:r>
      <w:r>
        <w:rPr>
          <w:rFonts w:eastAsia="SimSun"/>
          <w:lang w:eastAsia="zh-CN"/>
        </w:rPr>
        <w:t>the</w:t>
      </w:r>
      <w:r>
        <w:rPr>
          <w:rFonts w:eastAsia="SimSun" w:hint="eastAsia"/>
          <w:lang w:eastAsia="zh-CN"/>
        </w:rPr>
        <w:t xml:space="preserve"> bottleneck.</w:t>
      </w:r>
    </w:p>
    <w:p w14:paraId="325F8E51" w14:textId="77777777" w:rsidR="004D54AA" w:rsidRDefault="004D54AA" w:rsidP="004D54AA">
      <w:pPr>
        <w:rPr>
          <w:rFonts w:eastAsia="SimSun"/>
          <w:lang w:eastAsia="zh-CN"/>
        </w:rPr>
      </w:pPr>
      <w:r>
        <w:rPr>
          <w:rFonts w:eastAsia="SimSun" w:hint="eastAsia"/>
          <w:lang w:eastAsia="zh-CN"/>
        </w:rPr>
        <w:t>Figure 7</w:t>
      </w:r>
      <w:r w:rsidRPr="00884CFB">
        <w:rPr>
          <w:rFonts w:eastAsia="SimSun" w:hint="eastAsia"/>
          <w:lang w:eastAsia="zh-CN"/>
        </w:rPr>
        <w:t xml:space="preserve"> s</w:t>
      </w:r>
      <w:r>
        <w:rPr>
          <w:rFonts w:eastAsia="SimSun" w:hint="eastAsia"/>
          <w:lang w:eastAsia="zh-CN"/>
        </w:rPr>
        <w:t xml:space="preserve">hows how the </w:t>
      </w:r>
      <w:r>
        <w:rPr>
          <w:lang w:eastAsia="zh-CN"/>
        </w:rPr>
        <w:t>TCP slow start</w:t>
      </w:r>
      <w:r>
        <w:rPr>
          <w:rFonts w:eastAsia="SimSun" w:hint="eastAsia"/>
          <w:lang w:eastAsia="zh-CN"/>
        </w:rPr>
        <w:t xml:space="preserve"> phase can be promoted with 0.5ms TTI, taken one UE with </w:t>
      </w:r>
      <w:r w:rsidRPr="002F77BB">
        <w:rPr>
          <w:rFonts w:eastAsia="SimSun"/>
          <w:lang w:eastAsia="zh-CN"/>
        </w:rPr>
        <w:t>moderate</w:t>
      </w:r>
      <w:r>
        <w:rPr>
          <w:rFonts w:eastAsia="SimSun" w:hint="eastAsia"/>
          <w:lang w:eastAsia="zh-CN"/>
        </w:rPr>
        <w:t xml:space="preserve"> geometry as the example. It could be observed that the TCP window for the TCP </w:t>
      </w:r>
      <w:r>
        <w:rPr>
          <w:rFonts w:eastAsia="SimSun"/>
          <w:lang w:eastAsia="zh-CN"/>
        </w:rPr>
        <w:t>transmission</w:t>
      </w:r>
      <w:r>
        <w:rPr>
          <w:rFonts w:eastAsia="SimSun" w:hint="eastAsia"/>
          <w:lang w:eastAsia="zh-CN"/>
        </w:rPr>
        <w:t xml:space="preserve"> with 0.5ms TTI grows more </w:t>
      </w:r>
      <w:r>
        <w:rPr>
          <w:rFonts w:eastAsia="SimSun"/>
          <w:lang w:eastAsia="zh-CN"/>
        </w:rPr>
        <w:t>quickly</w:t>
      </w:r>
      <w:r>
        <w:rPr>
          <w:rFonts w:eastAsia="SimSun" w:hint="eastAsia"/>
          <w:lang w:eastAsia="zh-CN"/>
        </w:rPr>
        <w:t xml:space="preserve"> and than that with 1ms TTI in the T</w:t>
      </w:r>
      <w:r>
        <w:rPr>
          <w:lang w:eastAsia="zh-CN"/>
        </w:rPr>
        <w:t>CP slow start</w:t>
      </w:r>
      <w:r>
        <w:rPr>
          <w:rFonts w:eastAsia="SimSun" w:hint="eastAsia"/>
          <w:lang w:eastAsia="zh-CN"/>
        </w:rPr>
        <w:t xml:space="preserve"> phase.</w:t>
      </w:r>
    </w:p>
    <w:p w14:paraId="16E39272" w14:textId="77777777" w:rsidR="004D54AA" w:rsidRPr="00C1003C" w:rsidRDefault="004D54AA" w:rsidP="00214093">
      <w:pPr>
        <w:pStyle w:val="TH"/>
      </w:pPr>
      <w:r w:rsidRPr="00C1003C">
        <w:object w:dxaOrig="6194" w:dyaOrig="5123" w14:anchorId="3385216B">
          <v:shape id="_x0000_i1035" type="#_x0000_t75" style="width:288.65pt;height:238pt" o:ole="">
            <v:imagedata r:id="rId34" o:title=""/>
          </v:shape>
          <o:OLEObject Type="Embed" ProgID="Visio.Drawing.11" ShapeID="_x0000_i1035" DrawAspect="Content" ObjectID="_1377758346" r:id="rId35"/>
        </w:object>
      </w:r>
    </w:p>
    <w:p w14:paraId="3375CACC" w14:textId="77777777" w:rsidR="004D54AA" w:rsidRPr="00C1003C" w:rsidRDefault="004D54AA" w:rsidP="00C1003C">
      <w:pPr>
        <w:pStyle w:val="TH"/>
      </w:pPr>
      <w:bookmarkStart w:id="47" w:name="_Ref419192809"/>
      <w:bookmarkStart w:id="48" w:name="_Ref419192256"/>
      <w:r w:rsidRPr="00C1003C">
        <w:rPr>
          <w:rFonts w:hint="eastAsia"/>
        </w:rPr>
        <w:t xml:space="preserve">Figure 7: </w:t>
      </w:r>
      <w:r w:rsidRPr="00C1003C">
        <w:t>Accelerated</w:t>
      </w:r>
      <w:r w:rsidRPr="00C1003C">
        <w:rPr>
          <w:rFonts w:hint="eastAsia"/>
        </w:rPr>
        <w:t xml:space="preserve"> TCP window</w:t>
      </w:r>
      <w:bookmarkEnd w:id="47"/>
      <w:r w:rsidRPr="00C1003C">
        <w:rPr>
          <w:rFonts w:hint="eastAsia"/>
        </w:rPr>
        <w:t xml:space="preserve"> by 0.5ms TTI</w:t>
      </w:r>
    </w:p>
    <w:bookmarkEnd w:id="48"/>
    <w:p w14:paraId="48F1D478" w14:textId="30EB7578" w:rsidR="004D54AA" w:rsidRPr="0023334E" w:rsidRDefault="004D54AA" w:rsidP="004D54AA">
      <w:pPr>
        <w:pStyle w:val="ListParagraph"/>
        <w:numPr>
          <w:ilvl w:val="0"/>
          <w:numId w:val="7"/>
        </w:numPr>
        <w:rPr>
          <w:rFonts w:eastAsia="SimSun"/>
          <w:noProof/>
          <w:lang w:eastAsia="zh-CN"/>
        </w:rPr>
      </w:pPr>
      <w:r w:rsidRPr="004D54AA">
        <w:rPr>
          <w:rFonts w:eastAsia="SimSun" w:hint="eastAsia"/>
          <w:noProof/>
          <w:lang w:eastAsia="zh-CN"/>
        </w:rPr>
        <w:t>With 0.5ms TTI, FTP UPT gain can be achieved. For the FTP file size of 0.5M</w:t>
      </w:r>
      <w:r w:rsidRPr="004D54AA">
        <w:rPr>
          <w:rFonts w:eastAsia="SimSun"/>
          <w:noProof/>
          <w:lang w:eastAsia="zh-CN"/>
        </w:rPr>
        <w:t>b</w:t>
      </w:r>
      <w:r w:rsidRPr="004D54AA">
        <w:rPr>
          <w:rFonts w:eastAsia="SimSun" w:hint="eastAsia"/>
          <w:noProof/>
          <w:lang w:eastAsia="zh-CN"/>
        </w:rPr>
        <w:t>ytes, 58% UPT gain can be achieved</w:t>
      </w:r>
      <w:r w:rsidRPr="0023334E">
        <w:rPr>
          <w:rFonts w:eastAsia="SimSun" w:hint="eastAsia"/>
          <w:noProof/>
          <w:lang w:eastAsia="zh-CN"/>
        </w:rPr>
        <w:t>.</w:t>
      </w:r>
    </w:p>
    <w:p w14:paraId="0070C9B4" w14:textId="77777777" w:rsidR="00B71BDE" w:rsidRDefault="002256ED" w:rsidP="00B71BDE">
      <w:pPr>
        <w:pStyle w:val="Heading3"/>
      </w:pPr>
      <w:bookmarkStart w:id="49" w:name="_Toc303929527"/>
      <w:r>
        <w:lastRenderedPageBreak/>
        <w:t>9</w:t>
      </w:r>
      <w:r w:rsidR="00B71BDE">
        <w:t>.1.3</w:t>
      </w:r>
      <w:r w:rsidR="00B71BDE">
        <w:tab/>
        <w:t>Simulation 3 [</w:t>
      </w:r>
      <w:r w:rsidR="00A50D27">
        <w:t>3</w:t>
      </w:r>
      <w:r w:rsidR="00B71BDE">
        <w:t>]</w:t>
      </w:r>
      <w:bookmarkEnd w:id="49"/>
    </w:p>
    <w:p w14:paraId="01F6A429" w14:textId="77777777" w:rsidR="00340E18" w:rsidRPr="00340E18" w:rsidRDefault="00A50D27" w:rsidP="00340E18">
      <w:r>
        <w:t>Figure 8</w:t>
      </w:r>
      <w:r w:rsidR="00340E18" w:rsidRPr="00340E18">
        <w:t xml:space="preserve"> shows the potential gains in terms of increased download throughput and reduction of download time for reduced latency in LTE. In the simulation download file sizes (e.g. of an FTP item, downloaded with TCP) between 100 KB and 5MB </w:t>
      </w:r>
      <w:r w:rsidR="00340E18">
        <w:t xml:space="preserve">were </w:t>
      </w:r>
      <w:r w:rsidR="00340E18" w:rsidRPr="00340E18">
        <w:t xml:space="preserve">analysed. </w:t>
      </w:r>
    </w:p>
    <w:p w14:paraId="6E045AFC" w14:textId="77777777" w:rsidR="00340E18" w:rsidRPr="00340E18" w:rsidRDefault="00340E18" w:rsidP="00340E18">
      <w:r w:rsidRPr="00340E18">
        <w:t xml:space="preserve">For the LTE baseline a peak-latency performance when no retransmissions are needed </w:t>
      </w:r>
      <w:r>
        <w:t xml:space="preserve">is </w:t>
      </w:r>
      <w:r w:rsidRPr="00340E18">
        <w:t xml:space="preserve">assumed (e.g. 0% HARQ BLEP). Thus, for the DL a delay of 4ms for transmission and decoding </w:t>
      </w:r>
      <w:r>
        <w:t xml:space="preserve">is </w:t>
      </w:r>
      <w:r w:rsidRPr="00340E18">
        <w:t>assumed, and for the UL a 10ms PUCCH cycle</w:t>
      </w:r>
      <w:r>
        <w:t xml:space="preserve"> is </w:t>
      </w:r>
      <w:r w:rsidRPr="00340E18">
        <w:t>assumed, and a SR to grant period of 8ms, as well as 4ms for transmission and decoding, which leads to an average total of 17ms latency i</w:t>
      </w:r>
      <w:r>
        <w:t>n the UL. F</w:t>
      </w:r>
      <w:r w:rsidRPr="00340E18">
        <w:t>or transport, core network and Internet a total delay of 10ms</w:t>
      </w:r>
      <w:r>
        <w:t xml:space="preserve"> is </w:t>
      </w:r>
      <w:r w:rsidRPr="00340E18">
        <w:t xml:space="preserve">assumed. Only the %-reduction of the radio delay is analysed in the figures. The download throughput is assumed to be 150Mbit/s and the uplink throughput 50Mbit/s. </w:t>
      </w:r>
    </w:p>
    <w:p w14:paraId="382373B0" w14:textId="77777777" w:rsidR="00340E18" w:rsidRPr="00340E18" w:rsidRDefault="00340E18" w:rsidP="00340E18">
      <w:r>
        <w:t>One can</w:t>
      </w:r>
      <w:r w:rsidRPr="00340E18">
        <w:t xml:space="preserve"> see that e.g. for a radio latency reduction of 50%, the download time for a file of less than 1MB can be reduced by 25%. This is for an unchanged throughput of the LTE system.</w:t>
      </w:r>
    </w:p>
    <w:p w14:paraId="4319F516" w14:textId="77777777" w:rsidR="00340E18" w:rsidRPr="00340E18" w:rsidRDefault="00340E18" w:rsidP="00340E18">
      <w:r>
        <w:t>It can further be</w:t>
      </w:r>
      <w:r w:rsidRPr="00340E18">
        <w:t xml:space="preserve"> note</w:t>
      </w:r>
      <w:r>
        <w:t>d</w:t>
      </w:r>
      <w:r w:rsidRPr="00340E18">
        <w:t xml:space="preserve"> that for the LTE baseline a HARQ block error probability of 0% was assumed. For higher block error probabilities, higher average LTE latencies need to be considered due to possible HARQ retransmissions. In this case, overall latency reductions could also be achieved e.g. by means of HARQ RTT reductions.</w:t>
      </w:r>
    </w:p>
    <w:p w14:paraId="55DC3823" w14:textId="77777777" w:rsidR="00340E18" w:rsidRPr="00340E18" w:rsidRDefault="00340E18" w:rsidP="00340E18"/>
    <w:p w14:paraId="7C628D2C" w14:textId="77777777" w:rsidR="00340E18" w:rsidRPr="00340E18" w:rsidRDefault="00340E18" w:rsidP="00214093">
      <w:pPr>
        <w:pStyle w:val="TH"/>
      </w:pPr>
      <w:r w:rsidRPr="00340E18">
        <w:rPr>
          <w:noProof/>
          <w:lang w:val="en-US"/>
        </w:rPr>
        <w:drawing>
          <wp:inline distT="0" distB="0" distL="0" distR="0" wp14:anchorId="155FE3D6" wp14:editId="1AB433AE">
            <wp:extent cx="6249670" cy="377825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249670" cy="3778250"/>
                    </a:xfrm>
                    <a:prstGeom prst="rect">
                      <a:avLst/>
                    </a:prstGeom>
                    <a:noFill/>
                  </pic:spPr>
                </pic:pic>
              </a:graphicData>
            </a:graphic>
          </wp:inline>
        </w:drawing>
      </w:r>
    </w:p>
    <w:p w14:paraId="6BCED7DA" w14:textId="54064785" w:rsidR="0023334E" w:rsidRDefault="00340E18" w:rsidP="00C1003C">
      <w:pPr>
        <w:pStyle w:val="TH"/>
      </w:pPr>
      <w:r w:rsidRPr="00340E18">
        <w:t xml:space="preserve">Figure </w:t>
      </w:r>
      <w:r w:rsidR="00A50D27">
        <w:t>8</w:t>
      </w:r>
      <w:r w:rsidRPr="00340E18">
        <w:t>. Simulated download delay, speed and relative gain in speed and delay (y-axes) for different file sizes (x-axis) and percentages of UL and DL latency reduction techniques</w:t>
      </w:r>
    </w:p>
    <w:p w14:paraId="793BC499" w14:textId="77777777" w:rsidR="00340E18" w:rsidRPr="0023334E" w:rsidRDefault="0023334E" w:rsidP="00C1003C">
      <w:r>
        <w:t>In the above, t</w:t>
      </w:r>
      <w:r w:rsidR="00340E18" w:rsidRPr="0023334E">
        <w:t>he maximum achievable LTE link throughput is assumed to be 150 Mbit/s in this simulation and the transport and Internet delay is 10 ms.</w:t>
      </w:r>
    </w:p>
    <w:p w14:paraId="04F20BE9" w14:textId="77777777" w:rsidR="00B71BDE" w:rsidRPr="0081211B" w:rsidRDefault="00340E18" w:rsidP="00C1003C">
      <w:pPr>
        <w:pStyle w:val="ListParagraph"/>
        <w:numPr>
          <w:ilvl w:val="0"/>
          <w:numId w:val="7"/>
        </w:numPr>
      </w:pPr>
      <w:r w:rsidRPr="00340E18">
        <w:t>Considering the additive effect of grant acquisition, transmission and processing delay reductions, overall latency reduction and performance improvement can be significant.</w:t>
      </w:r>
    </w:p>
    <w:p w14:paraId="54BF9387" w14:textId="77777777" w:rsidR="00C44C6A" w:rsidRDefault="002256ED" w:rsidP="00C44C6A">
      <w:pPr>
        <w:pStyle w:val="Heading1"/>
      </w:pPr>
      <w:bookmarkStart w:id="50" w:name="_Toc303929528"/>
      <w:r>
        <w:lastRenderedPageBreak/>
        <w:t>10</w:t>
      </w:r>
      <w:r w:rsidR="00925B20">
        <w:tab/>
      </w:r>
      <w:r w:rsidR="00867E21">
        <w:t>Protocol</w:t>
      </w:r>
      <w:r w:rsidR="00925B20">
        <w:t xml:space="preserve"> I</w:t>
      </w:r>
      <w:r w:rsidR="00C44C6A">
        <w:t>mpact</w:t>
      </w:r>
      <w:bookmarkEnd w:id="50"/>
    </w:p>
    <w:p w14:paraId="548B907D" w14:textId="77777777" w:rsidR="00867E21" w:rsidRDefault="002256ED" w:rsidP="00867E21">
      <w:pPr>
        <w:pStyle w:val="Heading2"/>
      </w:pPr>
      <w:bookmarkStart w:id="51" w:name="_Toc303929529"/>
      <w:r>
        <w:t>10</w:t>
      </w:r>
      <w:r w:rsidR="00867E21">
        <w:t>.1</w:t>
      </w:r>
      <w:r w:rsidR="00867E21">
        <w:tab/>
        <w:t>Control Plane</w:t>
      </w:r>
      <w:bookmarkEnd w:id="51"/>
    </w:p>
    <w:p w14:paraId="0932DB36" w14:textId="77777777" w:rsidR="00867E21" w:rsidRPr="00867E21" w:rsidRDefault="002256ED" w:rsidP="00867E21">
      <w:pPr>
        <w:pStyle w:val="Heading2"/>
      </w:pPr>
      <w:bookmarkStart w:id="52" w:name="_Toc303929530"/>
      <w:r>
        <w:t>10</w:t>
      </w:r>
      <w:r w:rsidR="00867E21">
        <w:t>.2</w:t>
      </w:r>
      <w:r w:rsidR="00867E21">
        <w:tab/>
        <w:t>User Plane</w:t>
      </w:r>
      <w:bookmarkEnd w:id="52"/>
    </w:p>
    <w:p w14:paraId="7F106B3F" w14:textId="77777777" w:rsidR="00925B20" w:rsidRDefault="00925B20" w:rsidP="00925B20"/>
    <w:p w14:paraId="33EF5EC7" w14:textId="77777777" w:rsidR="0026575A" w:rsidRDefault="005C5EDC" w:rsidP="0026575A">
      <w:pPr>
        <w:pStyle w:val="Heading1"/>
      </w:pPr>
      <w:bookmarkStart w:id="53" w:name="_Toc303929531"/>
      <w:r>
        <w:t>1</w:t>
      </w:r>
      <w:r w:rsidR="002256ED">
        <w:t>1</w:t>
      </w:r>
      <w:r w:rsidR="0026575A">
        <w:tab/>
        <w:t>Conclusion</w:t>
      </w:r>
      <w:bookmarkEnd w:id="53"/>
    </w:p>
    <w:p w14:paraId="0113BAC2" w14:textId="77777777" w:rsidR="0026575A" w:rsidRPr="0026575A" w:rsidRDefault="0026575A" w:rsidP="0026575A"/>
    <w:p w14:paraId="6CF05C5F" w14:textId="77777777" w:rsidR="00E8629F" w:rsidRDefault="00E8629F">
      <w:pPr>
        <w:pStyle w:val="Heading9"/>
      </w:pPr>
      <w:bookmarkStart w:id="54" w:name="_Toc303929532"/>
      <w:r w:rsidRPr="00235394">
        <w:t>Annex &lt;A&gt;:</w:t>
      </w:r>
      <w:r w:rsidRPr="00235394">
        <w:br/>
      </w:r>
      <w:r w:rsidR="004F7737" w:rsidRPr="004F7737">
        <w:rPr>
          <w:rFonts w:hint="eastAsia"/>
        </w:rPr>
        <w:t xml:space="preserve">Simulation </w:t>
      </w:r>
      <w:r w:rsidR="004F7737" w:rsidRPr="004F7737">
        <w:t>assumptions</w:t>
      </w:r>
      <w:bookmarkEnd w:id="54"/>
    </w:p>
    <w:p w14:paraId="5C1495AF" w14:textId="77777777" w:rsidR="004F7737" w:rsidRDefault="00032F8E" w:rsidP="00ED217A">
      <w:pPr>
        <w:pStyle w:val="Heading2"/>
      </w:pPr>
      <w:bookmarkStart w:id="55" w:name="_Toc303929533"/>
      <w:r>
        <w:t>A1</w:t>
      </w:r>
      <w:r w:rsidR="004F7737">
        <w:tab/>
        <w:t>Protocol Simulations</w:t>
      </w:r>
      <w:bookmarkEnd w:id="55"/>
    </w:p>
    <w:p w14:paraId="1CBF329E" w14:textId="77777777" w:rsidR="004F7737" w:rsidRDefault="00032F8E" w:rsidP="00ED217A">
      <w:pPr>
        <w:pStyle w:val="Heading2"/>
      </w:pPr>
      <w:bookmarkStart w:id="56" w:name="_Toc303929534"/>
      <w:r>
        <w:t>A1.1</w:t>
      </w:r>
      <w:r w:rsidR="004F7737">
        <w:tab/>
        <w:t>Simulation 1 [4]</w:t>
      </w:r>
      <w:bookmarkEnd w:id="56"/>
    </w:p>
    <w:p w14:paraId="6E059B48" w14:textId="77777777" w:rsidR="00E41EB8" w:rsidRPr="004C3CC5" w:rsidRDefault="00E41EB8" w:rsidP="00A67D3F">
      <w:pPr>
        <w:pStyle w:val="Heading3"/>
        <w:rPr>
          <w:lang w:val="en-US"/>
        </w:rPr>
      </w:pPr>
      <w:bookmarkStart w:id="57" w:name="_Toc303929535"/>
      <w:r>
        <w:rPr>
          <w:lang w:val="en-US"/>
        </w:rPr>
        <w:t>A</w:t>
      </w:r>
      <w:r w:rsidRPr="004C3CC5">
        <w:rPr>
          <w:lang w:val="en-US"/>
        </w:rPr>
        <w:t>verage down-link latency calculation</w:t>
      </w:r>
      <w:bookmarkEnd w:id="57"/>
    </w:p>
    <w:p w14:paraId="682308B9" w14:textId="77777777" w:rsidR="00E41EB8" w:rsidRDefault="00E41EB8" w:rsidP="00214093">
      <w:r>
        <w:t>Following the same approach as in section B.2.1 in</w:t>
      </w:r>
      <w:r w:rsidR="003934DD">
        <w:t xml:space="preserve"> </w:t>
      </w:r>
      <w:r w:rsidR="003934DD" w:rsidRPr="003934DD">
        <w:t>3GPP TR 36.912</w:t>
      </w:r>
      <w:r>
        <w:t xml:space="preserve">, </w:t>
      </w:r>
      <w:r w:rsidR="003934DD">
        <w:t>t</w:t>
      </w:r>
      <w:r>
        <w:t>he LTE U-plane one-</w:t>
      </w:r>
      <w:r w:rsidRPr="001E2F73">
        <w:t>way latency for a scheduled UE consists of the fixed node processing delays</w:t>
      </w:r>
      <w:r>
        <w:t xml:space="preserve"> and 1 TTI duration for transmission, as shown in Figure A.1 below. Assuming the processing times can be scaled by the same factor of TTI reduction keeping the same number of HARQ processes, the one way latency can be calculated as</w:t>
      </w:r>
    </w:p>
    <w:p w14:paraId="23128CE2" w14:textId="77777777" w:rsidR="00E41EB8" w:rsidRDefault="00E41EB8" w:rsidP="00214093">
      <w:r>
        <w:t>D = 1.5 TTI (eNB processing and scheduling) + 1 TTI (transmission) + 1.5 TTI (UE processing) + n*8 TTI (HARQ retransmissions)</w:t>
      </w:r>
    </w:p>
    <w:p w14:paraId="19B36E41" w14:textId="77777777" w:rsidR="00E41EB8" w:rsidRDefault="00E41EB8" w:rsidP="00214093">
      <w:r>
        <w:t xml:space="preserve">    = (4 + n*8) TTI.</w:t>
      </w:r>
    </w:p>
    <w:p w14:paraId="13997747" w14:textId="77777777" w:rsidR="00E41EB8" w:rsidRDefault="00E41EB8" w:rsidP="00214093">
      <w:r>
        <w:t>Considering a typical case where there would be 0 or 1 retransmission, and assuming error probability of the first transmission to be p, the delay is given by</w:t>
      </w:r>
    </w:p>
    <w:p w14:paraId="01819319" w14:textId="77777777" w:rsidR="00E41EB8" w:rsidRDefault="00E41EB8" w:rsidP="00214093">
      <w:r>
        <w:t>D = (4 + p*8) TTI.</w:t>
      </w:r>
    </w:p>
    <w:p w14:paraId="62F4D150" w14:textId="77777777" w:rsidR="00E41EB8" w:rsidRDefault="00E41EB8" w:rsidP="00214093">
      <w:r>
        <w:t>So, for 0% BLER</w:t>
      </w:r>
      <w:proofErr w:type="gramStart"/>
      <w:r>
        <w:t>,     D</w:t>
      </w:r>
      <w:proofErr w:type="gramEnd"/>
      <w:r>
        <w:t xml:space="preserve"> = 4 * TTI,</w:t>
      </w:r>
    </w:p>
    <w:p w14:paraId="650EE2D9" w14:textId="77777777" w:rsidR="00E41EB8" w:rsidRPr="00541DBB" w:rsidRDefault="00E41EB8" w:rsidP="00214093">
      <w:r>
        <w:t>And for 10% BLER</w:t>
      </w:r>
      <w:proofErr w:type="gramStart"/>
      <w:r>
        <w:t>,  D</w:t>
      </w:r>
      <w:proofErr w:type="gramEnd"/>
      <w:r>
        <w:t xml:space="preserve"> = 4.8 * TTI.</w:t>
      </w:r>
    </w:p>
    <w:p w14:paraId="07217CA5" w14:textId="77777777" w:rsidR="00E41EB8" w:rsidRDefault="00A75241" w:rsidP="00214093">
      <w:pPr>
        <w:pStyle w:val="TH"/>
      </w:pPr>
      <w:r>
        <w:rPr>
          <w:noProof/>
          <w:lang w:val="en-US"/>
        </w:rPr>
        <w:lastRenderedPageBreak/>
        <mc:AlternateContent>
          <mc:Choice Requires="wpg">
            <w:drawing>
              <wp:inline distT="0" distB="0" distL="0" distR="0" wp14:anchorId="0E2F50C3" wp14:editId="483A054F">
                <wp:extent cx="3521075" cy="2552065"/>
                <wp:effectExtent l="0" t="0" r="13970" b="15875"/>
                <wp:docPr id="3" name="Group 1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521075" cy="2552065"/>
                          <a:chOff x="8195" y="9033"/>
                          <a:chExt cx="5545" cy="4019"/>
                        </a:xfrm>
                      </wpg:grpSpPr>
                      <wps:wsp>
                        <wps:cNvPr id="4" name="AutoShape 19"/>
                        <wps:cNvSpPr>
                          <a:spLocks noChangeAspect="1" noChangeArrowheads="1" noTextEdit="1"/>
                        </wps:cNvSpPr>
                        <wps:spPr bwMode="auto">
                          <a:xfrm>
                            <a:off x="8195" y="9033"/>
                            <a:ext cx="5545" cy="4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 name="Rectangle 20"/>
                        <wps:cNvSpPr>
                          <a:spLocks noChangeArrowheads="1"/>
                        </wps:cNvSpPr>
                        <wps:spPr bwMode="auto">
                          <a:xfrm>
                            <a:off x="8980" y="9033"/>
                            <a:ext cx="389" cy="3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19E096" w14:textId="77777777" w:rsidR="005900F7" w:rsidRDefault="005900F7" w:rsidP="00E41EB8">
                              <w:r>
                                <w:rPr>
                                  <w:rFonts w:ascii="Arial" w:hAnsi="Arial" w:cs="Arial"/>
                                  <w:b/>
                                  <w:bCs/>
                                  <w:color w:val="003258"/>
                                  <w:sz w:val="28"/>
                                  <w:szCs w:val="28"/>
                                </w:rPr>
                                <w:t>UE</w:t>
                              </w:r>
                            </w:p>
                          </w:txbxContent>
                        </wps:txbx>
                        <wps:bodyPr rot="0" vert="horz" wrap="none" lIns="0" tIns="0" rIns="0" bIns="0" anchor="t" anchorCtr="0" upright="1">
                          <a:noAutofit/>
                        </wps:bodyPr>
                      </wps:wsp>
                      <wps:wsp>
                        <wps:cNvPr id="6" name="Rectangle 21"/>
                        <wps:cNvSpPr>
                          <a:spLocks noChangeArrowheads="1"/>
                        </wps:cNvSpPr>
                        <wps:spPr bwMode="auto">
                          <a:xfrm>
                            <a:off x="12492" y="9052"/>
                            <a:ext cx="561"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A4CC37" w14:textId="77777777" w:rsidR="005900F7" w:rsidRDefault="005900F7" w:rsidP="00E41EB8">
                              <w:proofErr w:type="gramStart"/>
                              <w:r>
                                <w:rPr>
                                  <w:rFonts w:ascii="Arial" w:hAnsi="Arial" w:cs="Arial"/>
                                  <w:b/>
                                  <w:bCs/>
                                  <w:color w:val="003258"/>
                                  <w:sz w:val="28"/>
                                  <w:szCs w:val="28"/>
                                </w:rPr>
                                <w:t>eNB</w:t>
                              </w:r>
                              <w:proofErr w:type="gramEnd"/>
                            </w:p>
                          </w:txbxContent>
                        </wps:txbx>
                        <wps:bodyPr rot="0" vert="horz" wrap="none" lIns="0" tIns="0" rIns="0" bIns="0" anchor="t" anchorCtr="0" upright="1">
                          <a:noAutofit/>
                        </wps:bodyPr>
                      </wps:wsp>
                      <wps:wsp>
                        <wps:cNvPr id="7" name="Rectangle 22"/>
                        <wps:cNvSpPr>
                          <a:spLocks noChangeArrowheads="1"/>
                        </wps:cNvSpPr>
                        <wps:spPr bwMode="auto">
                          <a:xfrm>
                            <a:off x="12031" y="9650"/>
                            <a:ext cx="1488" cy="3402"/>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 name="Rectangle 23"/>
                        <wps:cNvSpPr>
                          <a:spLocks noChangeArrowheads="1"/>
                        </wps:cNvSpPr>
                        <wps:spPr bwMode="auto">
                          <a:xfrm>
                            <a:off x="12031" y="9650"/>
                            <a:ext cx="1488" cy="3402"/>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Freeform 24"/>
                        <wps:cNvSpPr>
                          <a:spLocks noEditPoints="1"/>
                        </wps:cNvSpPr>
                        <wps:spPr bwMode="auto">
                          <a:xfrm>
                            <a:off x="11723" y="12440"/>
                            <a:ext cx="414" cy="133"/>
                          </a:xfrm>
                          <a:custGeom>
                            <a:avLst/>
                            <a:gdLst>
                              <a:gd name="T0" fmla="*/ 18 w 330"/>
                              <a:gd name="T1" fmla="*/ 67 h 106"/>
                              <a:gd name="T2" fmla="*/ 379 w 330"/>
                              <a:gd name="T3" fmla="*/ 67 h 106"/>
                              <a:gd name="T4" fmla="*/ 385 w 330"/>
                              <a:gd name="T5" fmla="*/ 70 h 106"/>
                              <a:gd name="T6" fmla="*/ 389 w 330"/>
                              <a:gd name="T7" fmla="*/ 74 h 106"/>
                              <a:gd name="T8" fmla="*/ 391 w 330"/>
                              <a:gd name="T9" fmla="*/ 77 h 106"/>
                              <a:gd name="T10" fmla="*/ 391 w 330"/>
                              <a:gd name="T11" fmla="*/ 84 h 106"/>
                              <a:gd name="T12" fmla="*/ 391 w 330"/>
                              <a:gd name="T13" fmla="*/ 87 h 106"/>
                              <a:gd name="T14" fmla="*/ 389 w 330"/>
                              <a:gd name="T15" fmla="*/ 93 h 106"/>
                              <a:gd name="T16" fmla="*/ 385 w 330"/>
                              <a:gd name="T17" fmla="*/ 93 h 106"/>
                              <a:gd name="T18" fmla="*/ 379 w 330"/>
                              <a:gd name="T19" fmla="*/ 98 h 106"/>
                              <a:gd name="T20" fmla="*/ 18 w 330"/>
                              <a:gd name="T21" fmla="*/ 98 h 106"/>
                              <a:gd name="T22" fmla="*/ 11 w 330"/>
                              <a:gd name="T23" fmla="*/ 93 h 106"/>
                              <a:gd name="T24" fmla="*/ 8 w 330"/>
                              <a:gd name="T25" fmla="*/ 93 h 106"/>
                              <a:gd name="T26" fmla="*/ 4 w 330"/>
                              <a:gd name="T27" fmla="*/ 87 h 106"/>
                              <a:gd name="T28" fmla="*/ 0 w 330"/>
                              <a:gd name="T29" fmla="*/ 84 h 106"/>
                              <a:gd name="T30" fmla="*/ 4 w 330"/>
                              <a:gd name="T31" fmla="*/ 77 h 106"/>
                              <a:gd name="T32" fmla="*/ 8 w 330"/>
                              <a:gd name="T33" fmla="*/ 74 h 106"/>
                              <a:gd name="T34" fmla="*/ 11 w 330"/>
                              <a:gd name="T35" fmla="*/ 70 h 106"/>
                              <a:gd name="T36" fmla="*/ 18 w 330"/>
                              <a:gd name="T37" fmla="*/ 67 h 106"/>
                              <a:gd name="T38" fmla="*/ 18 w 330"/>
                              <a:gd name="T39" fmla="*/ 67 h 106"/>
                              <a:gd name="T40" fmla="*/ 353 w 330"/>
                              <a:gd name="T41" fmla="*/ 0 h 106"/>
                              <a:gd name="T42" fmla="*/ 519 w 330"/>
                              <a:gd name="T43" fmla="*/ 84 h 106"/>
                              <a:gd name="T44" fmla="*/ 353 w 330"/>
                              <a:gd name="T45" fmla="*/ 167 h 106"/>
                              <a:gd name="T46" fmla="*/ 353 w 330"/>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6">
                                <a:moveTo>
                                  <a:pt x="11" y="42"/>
                                </a:moveTo>
                                <a:lnTo>
                                  <a:pt x="241" y="42"/>
                                </a:lnTo>
                                <a:lnTo>
                                  <a:pt x="245" y="45"/>
                                </a:lnTo>
                                <a:lnTo>
                                  <a:pt x="247" y="47"/>
                                </a:lnTo>
                                <a:lnTo>
                                  <a:pt x="249" y="49"/>
                                </a:lnTo>
                                <a:lnTo>
                                  <a:pt x="249" y="53"/>
                                </a:lnTo>
                                <a:lnTo>
                                  <a:pt x="249" y="55"/>
                                </a:lnTo>
                                <a:lnTo>
                                  <a:pt x="247" y="59"/>
                                </a:lnTo>
                                <a:lnTo>
                                  <a:pt x="245" y="59"/>
                                </a:lnTo>
                                <a:lnTo>
                                  <a:pt x="241" y="62"/>
                                </a:lnTo>
                                <a:lnTo>
                                  <a:pt x="11" y="62"/>
                                </a:lnTo>
                                <a:lnTo>
                                  <a:pt x="7" y="59"/>
                                </a:lnTo>
                                <a:lnTo>
                                  <a:pt x="5" y="59"/>
                                </a:lnTo>
                                <a:lnTo>
                                  <a:pt x="2" y="55"/>
                                </a:lnTo>
                                <a:lnTo>
                                  <a:pt x="0" y="53"/>
                                </a:lnTo>
                                <a:lnTo>
                                  <a:pt x="2" y="49"/>
                                </a:lnTo>
                                <a:lnTo>
                                  <a:pt x="5" y="47"/>
                                </a:lnTo>
                                <a:lnTo>
                                  <a:pt x="7" y="45"/>
                                </a:lnTo>
                                <a:lnTo>
                                  <a:pt x="11" y="42"/>
                                </a:lnTo>
                                <a:close/>
                                <a:moveTo>
                                  <a:pt x="224" y="0"/>
                                </a:moveTo>
                                <a:lnTo>
                                  <a:pt x="330" y="53"/>
                                </a:lnTo>
                                <a:lnTo>
                                  <a:pt x="224" y="106"/>
                                </a:lnTo>
                                <a:lnTo>
                                  <a:pt x="224" y="0"/>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11" name="Rectangle 25"/>
                        <wps:cNvSpPr>
                          <a:spLocks noChangeArrowheads="1"/>
                        </wps:cNvSpPr>
                        <wps:spPr bwMode="auto">
                          <a:xfrm>
                            <a:off x="12137" y="12174"/>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 name="Rectangle 26"/>
                        <wps:cNvSpPr>
                          <a:spLocks noChangeArrowheads="1"/>
                        </wps:cNvSpPr>
                        <wps:spPr bwMode="auto">
                          <a:xfrm>
                            <a:off x="12137" y="12174"/>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 name="Rectangle 27"/>
                        <wps:cNvSpPr>
                          <a:spLocks noChangeArrowheads="1"/>
                        </wps:cNvSpPr>
                        <wps:spPr bwMode="auto">
                          <a:xfrm>
                            <a:off x="12452" y="12338"/>
                            <a:ext cx="634" cy="6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AD6310" w14:textId="77777777" w:rsidR="005900F7" w:rsidRDefault="005900F7" w:rsidP="00E41EB8">
                              <w:pPr>
                                <w:jc w:val="center"/>
                              </w:pPr>
                              <w:r>
                                <w:rPr>
                                  <w:rFonts w:ascii="Arial" w:hAnsi="Arial" w:cs="Arial"/>
                                  <w:b/>
                                  <w:bCs/>
                                  <w:color w:val="003258"/>
                                </w:rPr>
                                <w:t>1.5 TTI</w:t>
                              </w:r>
                            </w:p>
                          </w:txbxContent>
                        </wps:txbx>
                        <wps:bodyPr rot="0" vert="horz" wrap="none" lIns="0" tIns="0" rIns="0" bIns="0" anchor="t" anchorCtr="0" upright="1">
                          <a:noAutofit/>
                        </wps:bodyPr>
                      </wps:wsp>
                      <wps:wsp>
                        <wps:cNvPr id="14" name="Freeform 28"/>
                        <wps:cNvSpPr>
                          <a:spLocks noEditPoints="1"/>
                        </wps:cNvSpPr>
                        <wps:spPr bwMode="auto">
                          <a:xfrm>
                            <a:off x="13402" y="12440"/>
                            <a:ext cx="329" cy="106"/>
                          </a:xfrm>
                          <a:custGeom>
                            <a:avLst/>
                            <a:gdLst>
                              <a:gd name="T0" fmla="*/ 11 w 329"/>
                              <a:gd name="T1" fmla="*/ 42 h 106"/>
                              <a:gd name="T2" fmla="*/ 240 w 329"/>
                              <a:gd name="T3" fmla="*/ 42 h 106"/>
                              <a:gd name="T4" fmla="*/ 244 w 329"/>
                              <a:gd name="T5" fmla="*/ 45 h 106"/>
                              <a:gd name="T6" fmla="*/ 246 w 329"/>
                              <a:gd name="T7" fmla="*/ 47 h 106"/>
                              <a:gd name="T8" fmla="*/ 249 w 329"/>
                              <a:gd name="T9" fmla="*/ 49 h 106"/>
                              <a:gd name="T10" fmla="*/ 249 w 329"/>
                              <a:gd name="T11" fmla="*/ 53 h 106"/>
                              <a:gd name="T12" fmla="*/ 249 w 329"/>
                              <a:gd name="T13" fmla="*/ 55 h 106"/>
                              <a:gd name="T14" fmla="*/ 246 w 329"/>
                              <a:gd name="T15" fmla="*/ 59 h 106"/>
                              <a:gd name="T16" fmla="*/ 244 w 329"/>
                              <a:gd name="T17" fmla="*/ 59 h 106"/>
                              <a:gd name="T18" fmla="*/ 240 w 329"/>
                              <a:gd name="T19" fmla="*/ 62 h 106"/>
                              <a:gd name="T20" fmla="*/ 11 w 329"/>
                              <a:gd name="T21" fmla="*/ 62 h 106"/>
                              <a:gd name="T22" fmla="*/ 6 w 329"/>
                              <a:gd name="T23" fmla="*/ 59 h 106"/>
                              <a:gd name="T24" fmla="*/ 4 w 329"/>
                              <a:gd name="T25" fmla="*/ 59 h 106"/>
                              <a:gd name="T26" fmla="*/ 2 w 329"/>
                              <a:gd name="T27" fmla="*/ 55 h 106"/>
                              <a:gd name="T28" fmla="*/ 0 w 329"/>
                              <a:gd name="T29" fmla="*/ 53 h 106"/>
                              <a:gd name="T30" fmla="*/ 2 w 329"/>
                              <a:gd name="T31" fmla="*/ 49 h 106"/>
                              <a:gd name="T32" fmla="*/ 4 w 329"/>
                              <a:gd name="T33" fmla="*/ 47 h 106"/>
                              <a:gd name="T34" fmla="*/ 6 w 329"/>
                              <a:gd name="T35" fmla="*/ 45 h 106"/>
                              <a:gd name="T36" fmla="*/ 11 w 329"/>
                              <a:gd name="T37" fmla="*/ 42 h 106"/>
                              <a:gd name="T38" fmla="*/ 11 w 329"/>
                              <a:gd name="T39" fmla="*/ 42 h 106"/>
                              <a:gd name="T40" fmla="*/ 223 w 329"/>
                              <a:gd name="T41" fmla="*/ 0 h 106"/>
                              <a:gd name="T42" fmla="*/ 329 w 329"/>
                              <a:gd name="T43" fmla="*/ 53 h 106"/>
                              <a:gd name="T44" fmla="*/ 223 w 329"/>
                              <a:gd name="T45" fmla="*/ 106 h 106"/>
                              <a:gd name="T46" fmla="*/ 223 w 329"/>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9" h="106">
                                <a:moveTo>
                                  <a:pt x="11" y="42"/>
                                </a:moveTo>
                                <a:lnTo>
                                  <a:pt x="240" y="42"/>
                                </a:lnTo>
                                <a:lnTo>
                                  <a:pt x="244" y="45"/>
                                </a:lnTo>
                                <a:lnTo>
                                  <a:pt x="246" y="47"/>
                                </a:lnTo>
                                <a:lnTo>
                                  <a:pt x="249" y="49"/>
                                </a:lnTo>
                                <a:lnTo>
                                  <a:pt x="249" y="53"/>
                                </a:lnTo>
                                <a:lnTo>
                                  <a:pt x="249" y="55"/>
                                </a:lnTo>
                                <a:lnTo>
                                  <a:pt x="246" y="59"/>
                                </a:lnTo>
                                <a:lnTo>
                                  <a:pt x="244" y="59"/>
                                </a:lnTo>
                                <a:lnTo>
                                  <a:pt x="240" y="62"/>
                                </a:lnTo>
                                <a:lnTo>
                                  <a:pt x="11" y="62"/>
                                </a:lnTo>
                                <a:lnTo>
                                  <a:pt x="6" y="59"/>
                                </a:lnTo>
                                <a:lnTo>
                                  <a:pt x="4" y="59"/>
                                </a:lnTo>
                                <a:lnTo>
                                  <a:pt x="2" y="55"/>
                                </a:lnTo>
                                <a:lnTo>
                                  <a:pt x="0" y="53"/>
                                </a:lnTo>
                                <a:lnTo>
                                  <a:pt x="2" y="49"/>
                                </a:lnTo>
                                <a:lnTo>
                                  <a:pt x="4" y="47"/>
                                </a:lnTo>
                                <a:lnTo>
                                  <a:pt x="6" y="45"/>
                                </a:lnTo>
                                <a:lnTo>
                                  <a:pt x="11" y="42"/>
                                </a:lnTo>
                                <a:close/>
                                <a:moveTo>
                                  <a:pt x="223" y="0"/>
                                </a:moveTo>
                                <a:lnTo>
                                  <a:pt x="329" y="53"/>
                                </a:lnTo>
                                <a:lnTo>
                                  <a:pt x="223" y="106"/>
                                </a:lnTo>
                                <a:lnTo>
                                  <a:pt x="223" y="0"/>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15" name="Rectangle 29"/>
                        <wps:cNvSpPr>
                          <a:spLocks noChangeArrowheads="1"/>
                        </wps:cNvSpPr>
                        <wps:spPr bwMode="auto">
                          <a:xfrm>
                            <a:off x="1213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 name="Rectangle 30"/>
                        <wps:cNvSpPr>
                          <a:spLocks noChangeArrowheads="1"/>
                        </wps:cNvSpPr>
                        <wps:spPr bwMode="auto">
                          <a:xfrm>
                            <a:off x="1213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Rectangle 31"/>
                        <wps:cNvSpPr>
                          <a:spLocks noChangeArrowheads="1"/>
                        </wps:cNvSpPr>
                        <wps:spPr bwMode="auto">
                          <a:xfrm>
                            <a:off x="12452" y="10028"/>
                            <a:ext cx="634"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B7250" w14:textId="77777777" w:rsidR="005900F7" w:rsidRDefault="005900F7" w:rsidP="00E41EB8">
                              <w:pPr>
                                <w:jc w:val="center"/>
                              </w:pPr>
                              <w:r>
                                <w:rPr>
                                  <w:rFonts w:ascii="Arial" w:hAnsi="Arial" w:cs="Arial"/>
                                  <w:b/>
                                  <w:bCs/>
                                  <w:color w:val="003258"/>
                                </w:rPr>
                                <w:t>1.5 TTI</w:t>
                              </w:r>
                            </w:p>
                          </w:txbxContent>
                        </wps:txbx>
                        <wps:bodyPr rot="0" vert="horz" wrap="none" lIns="0" tIns="0" rIns="0" bIns="0" anchor="t" anchorCtr="0" upright="1">
                          <a:noAutofit/>
                        </wps:bodyPr>
                      </wps:wsp>
                      <wps:wsp>
                        <wps:cNvPr id="18" name="Freeform 32"/>
                        <wps:cNvSpPr>
                          <a:spLocks noEditPoints="1"/>
                        </wps:cNvSpPr>
                        <wps:spPr bwMode="auto">
                          <a:xfrm>
                            <a:off x="11746" y="10129"/>
                            <a:ext cx="399" cy="129"/>
                          </a:xfrm>
                          <a:custGeom>
                            <a:avLst/>
                            <a:gdLst>
                              <a:gd name="T0" fmla="*/ 475 w 327"/>
                              <a:gd name="T1" fmla="*/ 90 h 106"/>
                              <a:gd name="T2" fmla="*/ 129 w 327"/>
                              <a:gd name="T3" fmla="*/ 90 h 106"/>
                              <a:gd name="T4" fmla="*/ 127 w 327"/>
                              <a:gd name="T5" fmla="*/ 90 h 106"/>
                              <a:gd name="T6" fmla="*/ 121 w 327"/>
                              <a:gd name="T7" fmla="*/ 88 h 106"/>
                              <a:gd name="T8" fmla="*/ 117 w 327"/>
                              <a:gd name="T9" fmla="*/ 84 h 106"/>
                              <a:gd name="T10" fmla="*/ 117 w 327"/>
                              <a:gd name="T11" fmla="*/ 79 h 106"/>
                              <a:gd name="T12" fmla="*/ 117 w 327"/>
                              <a:gd name="T13" fmla="*/ 71 h 106"/>
                              <a:gd name="T14" fmla="*/ 121 w 327"/>
                              <a:gd name="T15" fmla="*/ 68 h 106"/>
                              <a:gd name="T16" fmla="*/ 127 w 327"/>
                              <a:gd name="T17" fmla="*/ 66 h 106"/>
                              <a:gd name="T18" fmla="*/ 129 w 327"/>
                              <a:gd name="T19" fmla="*/ 66 h 106"/>
                              <a:gd name="T20" fmla="*/ 475 w 327"/>
                              <a:gd name="T21" fmla="*/ 66 h 106"/>
                              <a:gd name="T22" fmla="*/ 478 w 327"/>
                              <a:gd name="T23" fmla="*/ 66 h 106"/>
                              <a:gd name="T24" fmla="*/ 484 w 327"/>
                              <a:gd name="T25" fmla="*/ 68 h 106"/>
                              <a:gd name="T26" fmla="*/ 484 w 327"/>
                              <a:gd name="T27" fmla="*/ 71 h 106"/>
                              <a:gd name="T28" fmla="*/ 487 w 327"/>
                              <a:gd name="T29" fmla="*/ 79 h 106"/>
                              <a:gd name="T30" fmla="*/ 484 w 327"/>
                              <a:gd name="T31" fmla="*/ 84 h 106"/>
                              <a:gd name="T32" fmla="*/ 484 w 327"/>
                              <a:gd name="T33" fmla="*/ 88 h 106"/>
                              <a:gd name="T34" fmla="*/ 478 w 327"/>
                              <a:gd name="T35" fmla="*/ 90 h 106"/>
                              <a:gd name="T36" fmla="*/ 475 w 327"/>
                              <a:gd name="T37" fmla="*/ 90 h 106"/>
                              <a:gd name="T38" fmla="*/ 475 w 327"/>
                              <a:gd name="T39" fmla="*/ 90 h 106"/>
                              <a:gd name="T40" fmla="*/ 157 w 327"/>
                              <a:gd name="T41" fmla="*/ 157 h 106"/>
                              <a:gd name="T42" fmla="*/ 0 w 327"/>
                              <a:gd name="T43" fmla="*/ 79 h 106"/>
                              <a:gd name="T44" fmla="*/ 157 w 327"/>
                              <a:gd name="T45" fmla="*/ 0 h 106"/>
                              <a:gd name="T46" fmla="*/ 157 w 327"/>
                              <a:gd name="T47" fmla="*/ 157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7"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19" name="Freeform 33"/>
                        <wps:cNvSpPr>
                          <a:spLocks noEditPoints="1"/>
                        </wps:cNvSpPr>
                        <wps:spPr bwMode="auto">
                          <a:xfrm>
                            <a:off x="13413" y="10129"/>
                            <a:ext cx="327" cy="106"/>
                          </a:xfrm>
                          <a:custGeom>
                            <a:avLst/>
                            <a:gdLst>
                              <a:gd name="T0" fmla="*/ 318 w 327"/>
                              <a:gd name="T1" fmla="*/ 61 h 106"/>
                              <a:gd name="T2" fmla="*/ 87 w 327"/>
                              <a:gd name="T3" fmla="*/ 61 h 106"/>
                              <a:gd name="T4" fmla="*/ 85 w 327"/>
                              <a:gd name="T5" fmla="*/ 61 h 106"/>
                              <a:gd name="T6" fmla="*/ 80 w 327"/>
                              <a:gd name="T7" fmla="*/ 59 h 106"/>
                              <a:gd name="T8" fmla="*/ 78 w 327"/>
                              <a:gd name="T9" fmla="*/ 57 h 106"/>
                              <a:gd name="T10" fmla="*/ 78 w 327"/>
                              <a:gd name="T11" fmla="*/ 53 h 106"/>
                              <a:gd name="T12" fmla="*/ 78 w 327"/>
                              <a:gd name="T13" fmla="*/ 48 h 106"/>
                              <a:gd name="T14" fmla="*/ 80 w 327"/>
                              <a:gd name="T15" fmla="*/ 46 h 106"/>
                              <a:gd name="T16" fmla="*/ 85 w 327"/>
                              <a:gd name="T17" fmla="*/ 44 h 106"/>
                              <a:gd name="T18" fmla="*/ 87 w 327"/>
                              <a:gd name="T19" fmla="*/ 44 h 106"/>
                              <a:gd name="T20" fmla="*/ 318 w 327"/>
                              <a:gd name="T21" fmla="*/ 44 h 106"/>
                              <a:gd name="T22" fmla="*/ 321 w 327"/>
                              <a:gd name="T23" fmla="*/ 44 h 106"/>
                              <a:gd name="T24" fmla="*/ 325 w 327"/>
                              <a:gd name="T25" fmla="*/ 46 h 106"/>
                              <a:gd name="T26" fmla="*/ 325 w 327"/>
                              <a:gd name="T27" fmla="*/ 48 h 106"/>
                              <a:gd name="T28" fmla="*/ 327 w 327"/>
                              <a:gd name="T29" fmla="*/ 53 h 106"/>
                              <a:gd name="T30" fmla="*/ 325 w 327"/>
                              <a:gd name="T31" fmla="*/ 57 h 106"/>
                              <a:gd name="T32" fmla="*/ 325 w 327"/>
                              <a:gd name="T33" fmla="*/ 59 h 106"/>
                              <a:gd name="T34" fmla="*/ 321 w 327"/>
                              <a:gd name="T35" fmla="*/ 61 h 106"/>
                              <a:gd name="T36" fmla="*/ 318 w 327"/>
                              <a:gd name="T37" fmla="*/ 61 h 106"/>
                              <a:gd name="T38" fmla="*/ 318 w 327"/>
                              <a:gd name="T39" fmla="*/ 61 h 106"/>
                              <a:gd name="T40" fmla="*/ 106 w 327"/>
                              <a:gd name="T41" fmla="*/ 106 h 106"/>
                              <a:gd name="T42" fmla="*/ 0 w 327"/>
                              <a:gd name="T43" fmla="*/ 53 h 106"/>
                              <a:gd name="T44" fmla="*/ 106 w 327"/>
                              <a:gd name="T45" fmla="*/ 0 h 106"/>
                              <a:gd name="T46" fmla="*/ 106 w 327"/>
                              <a:gd name="T47" fmla="*/ 106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8" y="61"/>
                                </a:moveTo>
                                <a:lnTo>
                                  <a:pt x="87" y="61"/>
                                </a:lnTo>
                                <a:lnTo>
                                  <a:pt x="85" y="61"/>
                                </a:lnTo>
                                <a:lnTo>
                                  <a:pt x="80" y="59"/>
                                </a:lnTo>
                                <a:lnTo>
                                  <a:pt x="78" y="57"/>
                                </a:lnTo>
                                <a:lnTo>
                                  <a:pt x="78" y="53"/>
                                </a:lnTo>
                                <a:lnTo>
                                  <a:pt x="78" y="48"/>
                                </a:lnTo>
                                <a:lnTo>
                                  <a:pt x="80" y="46"/>
                                </a:lnTo>
                                <a:lnTo>
                                  <a:pt x="85" y="44"/>
                                </a:lnTo>
                                <a:lnTo>
                                  <a:pt x="87" y="44"/>
                                </a:lnTo>
                                <a:lnTo>
                                  <a:pt x="318" y="44"/>
                                </a:lnTo>
                                <a:lnTo>
                                  <a:pt x="321" y="44"/>
                                </a:lnTo>
                                <a:lnTo>
                                  <a:pt x="325" y="46"/>
                                </a:lnTo>
                                <a:lnTo>
                                  <a:pt x="325" y="48"/>
                                </a:lnTo>
                                <a:lnTo>
                                  <a:pt x="327" y="53"/>
                                </a:lnTo>
                                <a:lnTo>
                                  <a:pt x="325" y="57"/>
                                </a:lnTo>
                                <a:lnTo>
                                  <a:pt x="325" y="59"/>
                                </a:lnTo>
                                <a:lnTo>
                                  <a:pt x="321" y="61"/>
                                </a:lnTo>
                                <a:lnTo>
                                  <a:pt x="318"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20" name="Freeform 34"/>
                        <wps:cNvSpPr>
                          <a:spLocks noEditPoints="1"/>
                        </wps:cNvSpPr>
                        <wps:spPr bwMode="auto">
                          <a:xfrm>
                            <a:off x="8287" y="10111"/>
                            <a:ext cx="330" cy="107"/>
                          </a:xfrm>
                          <a:custGeom>
                            <a:avLst/>
                            <a:gdLst>
                              <a:gd name="T0" fmla="*/ 319 w 330"/>
                              <a:gd name="T1" fmla="*/ 62 h 107"/>
                              <a:gd name="T2" fmla="*/ 90 w 330"/>
                              <a:gd name="T3" fmla="*/ 62 h 107"/>
                              <a:gd name="T4" fmla="*/ 85 w 330"/>
                              <a:gd name="T5" fmla="*/ 62 h 107"/>
                              <a:gd name="T6" fmla="*/ 83 w 330"/>
                              <a:gd name="T7" fmla="*/ 60 h 107"/>
                              <a:gd name="T8" fmla="*/ 81 w 330"/>
                              <a:gd name="T9" fmla="*/ 56 h 107"/>
                              <a:gd name="T10" fmla="*/ 81 w 330"/>
                              <a:gd name="T11" fmla="*/ 54 h 107"/>
                              <a:gd name="T12" fmla="*/ 81 w 330"/>
                              <a:gd name="T13" fmla="*/ 49 h 107"/>
                              <a:gd name="T14" fmla="*/ 83 w 330"/>
                              <a:gd name="T15" fmla="*/ 47 h 107"/>
                              <a:gd name="T16" fmla="*/ 85 w 330"/>
                              <a:gd name="T17" fmla="*/ 45 h 107"/>
                              <a:gd name="T18" fmla="*/ 90 w 330"/>
                              <a:gd name="T19" fmla="*/ 45 h 107"/>
                              <a:gd name="T20" fmla="*/ 319 w 330"/>
                              <a:gd name="T21" fmla="*/ 45 h 107"/>
                              <a:gd name="T22" fmla="*/ 324 w 330"/>
                              <a:gd name="T23" fmla="*/ 45 h 107"/>
                              <a:gd name="T24" fmla="*/ 326 w 330"/>
                              <a:gd name="T25" fmla="*/ 47 h 107"/>
                              <a:gd name="T26" fmla="*/ 328 w 330"/>
                              <a:gd name="T27" fmla="*/ 49 h 107"/>
                              <a:gd name="T28" fmla="*/ 330 w 330"/>
                              <a:gd name="T29" fmla="*/ 54 h 107"/>
                              <a:gd name="T30" fmla="*/ 328 w 330"/>
                              <a:gd name="T31" fmla="*/ 56 h 107"/>
                              <a:gd name="T32" fmla="*/ 326 w 330"/>
                              <a:gd name="T33" fmla="*/ 60 h 107"/>
                              <a:gd name="T34" fmla="*/ 324 w 330"/>
                              <a:gd name="T35" fmla="*/ 62 h 107"/>
                              <a:gd name="T36" fmla="*/ 319 w 330"/>
                              <a:gd name="T37" fmla="*/ 62 h 107"/>
                              <a:gd name="T38" fmla="*/ 319 w 330"/>
                              <a:gd name="T39" fmla="*/ 62 h 107"/>
                              <a:gd name="T40" fmla="*/ 107 w 330"/>
                              <a:gd name="T41" fmla="*/ 107 h 107"/>
                              <a:gd name="T42" fmla="*/ 0 w 330"/>
                              <a:gd name="T43" fmla="*/ 54 h 107"/>
                              <a:gd name="T44" fmla="*/ 107 w 330"/>
                              <a:gd name="T45" fmla="*/ 0 h 107"/>
                              <a:gd name="T46" fmla="*/ 107 w 330"/>
                              <a:gd name="T47" fmla="*/ 107 h 107"/>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7">
                                <a:moveTo>
                                  <a:pt x="319" y="62"/>
                                </a:moveTo>
                                <a:lnTo>
                                  <a:pt x="90" y="62"/>
                                </a:lnTo>
                                <a:lnTo>
                                  <a:pt x="85" y="62"/>
                                </a:lnTo>
                                <a:lnTo>
                                  <a:pt x="83" y="60"/>
                                </a:lnTo>
                                <a:lnTo>
                                  <a:pt x="81" y="56"/>
                                </a:lnTo>
                                <a:lnTo>
                                  <a:pt x="81" y="54"/>
                                </a:lnTo>
                                <a:lnTo>
                                  <a:pt x="81" y="49"/>
                                </a:lnTo>
                                <a:lnTo>
                                  <a:pt x="83" y="47"/>
                                </a:lnTo>
                                <a:lnTo>
                                  <a:pt x="85" y="45"/>
                                </a:lnTo>
                                <a:lnTo>
                                  <a:pt x="90" y="45"/>
                                </a:lnTo>
                                <a:lnTo>
                                  <a:pt x="319" y="45"/>
                                </a:lnTo>
                                <a:lnTo>
                                  <a:pt x="324" y="45"/>
                                </a:lnTo>
                                <a:lnTo>
                                  <a:pt x="326" y="47"/>
                                </a:lnTo>
                                <a:lnTo>
                                  <a:pt x="328" y="49"/>
                                </a:lnTo>
                                <a:lnTo>
                                  <a:pt x="330" y="54"/>
                                </a:lnTo>
                                <a:lnTo>
                                  <a:pt x="328" y="56"/>
                                </a:lnTo>
                                <a:lnTo>
                                  <a:pt x="326" y="60"/>
                                </a:lnTo>
                                <a:lnTo>
                                  <a:pt x="324" y="62"/>
                                </a:lnTo>
                                <a:lnTo>
                                  <a:pt x="319" y="62"/>
                                </a:lnTo>
                                <a:close/>
                                <a:moveTo>
                                  <a:pt x="107" y="107"/>
                                </a:moveTo>
                                <a:lnTo>
                                  <a:pt x="0" y="54"/>
                                </a:lnTo>
                                <a:lnTo>
                                  <a:pt x="107" y="0"/>
                                </a:lnTo>
                                <a:lnTo>
                                  <a:pt x="107" y="107"/>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21" name="Freeform 35"/>
                        <wps:cNvSpPr>
                          <a:spLocks noEditPoints="1"/>
                        </wps:cNvSpPr>
                        <wps:spPr bwMode="auto">
                          <a:xfrm>
                            <a:off x="8279" y="12440"/>
                            <a:ext cx="327" cy="106"/>
                          </a:xfrm>
                          <a:custGeom>
                            <a:avLst/>
                            <a:gdLst>
                              <a:gd name="T0" fmla="*/ 8 w 327"/>
                              <a:gd name="T1" fmla="*/ 44 h 106"/>
                              <a:gd name="T2" fmla="*/ 240 w 327"/>
                              <a:gd name="T3" fmla="*/ 44 h 106"/>
                              <a:gd name="T4" fmla="*/ 242 w 327"/>
                              <a:gd name="T5" fmla="*/ 44 h 106"/>
                              <a:gd name="T6" fmla="*/ 246 w 327"/>
                              <a:gd name="T7" fmla="*/ 47 h 106"/>
                              <a:gd name="T8" fmla="*/ 249 w 327"/>
                              <a:gd name="T9" fmla="*/ 49 h 106"/>
                              <a:gd name="T10" fmla="*/ 249 w 327"/>
                              <a:gd name="T11" fmla="*/ 53 h 106"/>
                              <a:gd name="T12" fmla="*/ 249 w 327"/>
                              <a:gd name="T13" fmla="*/ 57 h 106"/>
                              <a:gd name="T14" fmla="*/ 246 w 327"/>
                              <a:gd name="T15" fmla="*/ 59 h 106"/>
                              <a:gd name="T16" fmla="*/ 242 w 327"/>
                              <a:gd name="T17" fmla="*/ 61 h 106"/>
                              <a:gd name="T18" fmla="*/ 240 w 327"/>
                              <a:gd name="T19" fmla="*/ 61 h 106"/>
                              <a:gd name="T20" fmla="*/ 8 w 327"/>
                              <a:gd name="T21" fmla="*/ 61 h 106"/>
                              <a:gd name="T22" fmla="*/ 6 w 327"/>
                              <a:gd name="T23" fmla="*/ 61 h 106"/>
                              <a:gd name="T24" fmla="*/ 2 w 327"/>
                              <a:gd name="T25" fmla="*/ 59 h 106"/>
                              <a:gd name="T26" fmla="*/ 2 w 327"/>
                              <a:gd name="T27" fmla="*/ 57 h 106"/>
                              <a:gd name="T28" fmla="*/ 0 w 327"/>
                              <a:gd name="T29" fmla="*/ 53 h 106"/>
                              <a:gd name="T30" fmla="*/ 2 w 327"/>
                              <a:gd name="T31" fmla="*/ 49 h 106"/>
                              <a:gd name="T32" fmla="*/ 2 w 327"/>
                              <a:gd name="T33" fmla="*/ 47 h 106"/>
                              <a:gd name="T34" fmla="*/ 6 w 327"/>
                              <a:gd name="T35" fmla="*/ 44 h 106"/>
                              <a:gd name="T36" fmla="*/ 8 w 327"/>
                              <a:gd name="T37" fmla="*/ 44 h 106"/>
                              <a:gd name="T38" fmla="*/ 8 w 327"/>
                              <a:gd name="T39" fmla="*/ 44 h 106"/>
                              <a:gd name="T40" fmla="*/ 221 w 327"/>
                              <a:gd name="T41" fmla="*/ 0 h 106"/>
                              <a:gd name="T42" fmla="*/ 327 w 327"/>
                              <a:gd name="T43" fmla="*/ 53 h 106"/>
                              <a:gd name="T44" fmla="*/ 221 w 327"/>
                              <a:gd name="T45" fmla="*/ 106 h 106"/>
                              <a:gd name="T46" fmla="*/ 221 w 327"/>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8" y="44"/>
                                </a:moveTo>
                                <a:lnTo>
                                  <a:pt x="240" y="44"/>
                                </a:lnTo>
                                <a:lnTo>
                                  <a:pt x="242" y="44"/>
                                </a:lnTo>
                                <a:lnTo>
                                  <a:pt x="246" y="47"/>
                                </a:lnTo>
                                <a:lnTo>
                                  <a:pt x="249" y="49"/>
                                </a:lnTo>
                                <a:lnTo>
                                  <a:pt x="249" y="53"/>
                                </a:lnTo>
                                <a:lnTo>
                                  <a:pt x="249" y="57"/>
                                </a:lnTo>
                                <a:lnTo>
                                  <a:pt x="246" y="59"/>
                                </a:lnTo>
                                <a:lnTo>
                                  <a:pt x="242" y="61"/>
                                </a:lnTo>
                                <a:lnTo>
                                  <a:pt x="240" y="61"/>
                                </a:lnTo>
                                <a:lnTo>
                                  <a:pt x="8" y="61"/>
                                </a:lnTo>
                                <a:lnTo>
                                  <a:pt x="6" y="61"/>
                                </a:lnTo>
                                <a:lnTo>
                                  <a:pt x="2" y="59"/>
                                </a:lnTo>
                                <a:lnTo>
                                  <a:pt x="2" y="57"/>
                                </a:lnTo>
                                <a:lnTo>
                                  <a:pt x="0" y="53"/>
                                </a:lnTo>
                                <a:lnTo>
                                  <a:pt x="2" y="49"/>
                                </a:lnTo>
                                <a:lnTo>
                                  <a:pt x="2" y="47"/>
                                </a:lnTo>
                                <a:lnTo>
                                  <a:pt x="6" y="44"/>
                                </a:lnTo>
                                <a:lnTo>
                                  <a:pt x="8" y="44"/>
                                </a:lnTo>
                                <a:close/>
                                <a:moveTo>
                                  <a:pt x="221" y="0"/>
                                </a:moveTo>
                                <a:lnTo>
                                  <a:pt x="327" y="53"/>
                                </a:lnTo>
                                <a:lnTo>
                                  <a:pt x="221" y="106"/>
                                </a:lnTo>
                                <a:lnTo>
                                  <a:pt x="221" y="0"/>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24" name="Text Box 36"/>
                        <wps:cNvSpPr txBox="1">
                          <a:spLocks noChangeArrowheads="1"/>
                        </wps:cNvSpPr>
                        <wps:spPr bwMode="auto">
                          <a:xfrm>
                            <a:off x="10344" y="11088"/>
                            <a:ext cx="1548" cy="7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088F84" w14:textId="77777777" w:rsidR="005900F7" w:rsidRDefault="005900F7" w:rsidP="00E41EB8">
                              <w:pPr>
                                <w:jc w:val="center"/>
                              </w:pPr>
                              <w:r>
                                <w:t>HARQ RTT</w:t>
                              </w:r>
                            </w:p>
                            <w:p w14:paraId="7076A220" w14:textId="77777777" w:rsidR="005900F7" w:rsidRDefault="005900F7" w:rsidP="00E41EB8">
                              <w:pPr>
                                <w:jc w:val="center"/>
                              </w:pPr>
                              <w:r>
                                <w:rPr>
                                  <w:lang w:eastAsia="ja-JP"/>
                                </w:rPr>
                                <w:t>8</w:t>
                              </w:r>
                              <w:r>
                                <w:t xml:space="preserve"> TTI</w:t>
                              </w:r>
                            </w:p>
                          </w:txbxContent>
                        </wps:txbx>
                        <wps:bodyPr rot="0" vert="horz" wrap="square" lIns="0" tIns="0" rIns="0" bIns="0" anchor="t" anchorCtr="0" upright="1">
                          <a:noAutofit/>
                        </wps:bodyPr>
                      </wps:wsp>
                      <wps:wsp>
                        <wps:cNvPr id="25" name="Rectangle 37"/>
                        <wps:cNvSpPr>
                          <a:spLocks noChangeArrowheads="1"/>
                        </wps:cNvSpPr>
                        <wps:spPr bwMode="auto">
                          <a:xfrm>
                            <a:off x="8623" y="9650"/>
                            <a:ext cx="1488" cy="3402"/>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 name="Rectangle 38"/>
                        <wps:cNvSpPr>
                          <a:spLocks noChangeArrowheads="1"/>
                        </wps:cNvSpPr>
                        <wps:spPr bwMode="auto">
                          <a:xfrm>
                            <a:off x="8623" y="9650"/>
                            <a:ext cx="1488" cy="3402"/>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 name="Rectangle 39"/>
                        <wps:cNvSpPr>
                          <a:spLocks noChangeArrowheads="1"/>
                        </wps:cNvSpPr>
                        <wps:spPr bwMode="auto">
                          <a:xfrm>
                            <a:off x="8729" y="12174"/>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 name="Rectangle 40"/>
                        <wps:cNvSpPr>
                          <a:spLocks noChangeArrowheads="1"/>
                        </wps:cNvSpPr>
                        <wps:spPr bwMode="auto">
                          <a:xfrm>
                            <a:off x="8729" y="12174"/>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Rectangle 41"/>
                        <wps:cNvSpPr>
                          <a:spLocks noChangeArrowheads="1"/>
                        </wps:cNvSpPr>
                        <wps:spPr bwMode="auto">
                          <a:xfrm>
                            <a:off x="9044" y="12338"/>
                            <a:ext cx="634" cy="3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36BFBE" w14:textId="77777777" w:rsidR="005900F7" w:rsidRDefault="005900F7" w:rsidP="00E41EB8">
                              <w:pPr>
                                <w:jc w:val="center"/>
                              </w:pPr>
                              <w:r>
                                <w:rPr>
                                  <w:rFonts w:ascii="Arial" w:hAnsi="Arial" w:cs="Arial"/>
                                  <w:b/>
                                  <w:bCs/>
                                  <w:color w:val="003258"/>
                                </w:rPr>
                                <w:t>1.5 TTI</w:t>
                              </w:r>
                            </w:p>
                          </w:txbxContent>
                        </wps:txbx>
                        <wps:bodyPr rot="0" vert="horz" wrap="none" lIns="0" tIns="0" rIns="0" bIns="0" anchor="t" anchorCtr="0" upright="1">
                          <a:noAutofit/>
                        </wps:bodyPr>
                      </wps:wsp>
                      <wpg:grpSp>
                        <wpg:cNvPr id="30" name="Group 42"/>
                        <wpg:cNvGrpSpPr>
                          <a:grpSpLocks/>
                        </wpg:cNvGrpSpPr>
                        <wpg:grpSpPr bwMode="auto">
                          <a:xfrm>
                            <a:off x="8729" y="9863"/>
                            <a:ext cx="1276" cy="638"/>
                            <a:chOff x="8729" y="9863"/>
                            <a:chExt cx="1276" cy="638"/>
                          </a:xfrm>
                        </wpg:grpSpPr>
                        <wps:wsp>
                          <wps:cNvPr id="31" name="Rectangle 43"/>
                          <wps:cNvSpPr>
                            <a:spLocks noChangeArrowheads="1"/>
                          </wps:cNvSpPr>
                          <wps:spPr bwMode="auto">
                            <a:xfrm>
                              <a:off x="8729"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Rectangle 44"/>
                          <wps:cNvSpPr>
                            <a:spLocks noChangeArrowheads="1"/>
                          </wps:cNvSpPr>
                          <wps:spPr bwMode="auto">
                            <a:xfrm>
                              <a:off x="8729"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Rectangle 45"/>
                          <wps:cNvSpPr>
                            <a:spLocks noChangeArrowheads="1"/>
                          </wps:cNvSpPr>
                          <wps:spPr bwMode="auto">
                            <a:xfrm>
                              <a:off x="9044" y="10052"/>
                              <a:ext cx="634"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49EF34" w14:textId="77777777" w:rsidR="005900F7" w:rsidRDefault="005900F7" w:rsidP="00E41EB8">
                                <w:pPr>
                                  <w:jc w:val="center"/>
                                </w:pPr>
                                <w:r>
                                  <w:rPr>
                                    <w:rFonts w:ascii="Arial" w:hAnsi="Arial" w:cs="Arial"/>
                                    <w:b/>
                                    <w:bCs/>
                                    <w:color w:val="003258"/>
                                  </w:rPr>
                                  <w:t>1.5 TTI</w:t>
                                </w:r>
                              </w:p>
                            </w:txbxContent>
                          </wps:txbx>
                          <wps:bodyPr rot="0" vert="horz" wrap="none" lIns="0" tIns="0" rIns="0" bIns="0" anchor="t" anchorCtr="0" upright="1">
                            <a:noAutofit/>
                          </wps:bodyPr>
                        </wps:wsp>
                      </wpg:grpSp>
                      <wps:wsp>
                        <wps:cNvPr id="34" name="Rectangle 46"/>
                        <wps:cNvSpPr>
                          <a:spLocks noChangeArrowheads="1"/>
                        </wps:cNvSpPr>
                        <wps:spPr bwMode="auto">
                          <a:xfrm>
                            <a:off x="10380" y="9256"/>
                            <a:ext cx="1427" cy="6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3835D6" w14:textId="77777777" w:rsidR="005900F7" w:rsidRPr="003248A5" w:rsidRDefault="005900F7" w:rsidP="00E41EB8">
                              <w:pPr>
                                <w:jc w:val="center"/>
                              </w:pPr>
                              <w:r w:rsidRPr="003248A5">
                                <w:rPr>
                                  <w:rFonts w:ascii="Arial" w:hAnsi="Arial" w:cs="Arial"/>
                                  <w:b/>
                                  <w:bCs/>
                                  <w:color w:val="003258"/>
                                </w:rPr>
                                <w:t>TTI</w:t>
                              </w:r>
                            </w:p>
                          </w:txbxContent>
                        </wps:txbx>
                        <wps:bodyPr rot="0" vert="horz" wrap="square" lIns="0" tIns="0" rIns="0" bIns="0" anchor="t" anchorCtr="0" upright="1">
                          <a:noAutofit/>
                        </wps:bodyPr>
                      </wps:wsp>
                      <wpg:grpSp>
                        <wpg:cNvPr id="35" name="Group 47"/>
                        <wpg:cNvGrpSpPr>
                          <a:grpSpLocks/>
                        </wpg:cNvGrpSpPr>
                        <wpg:grpSpPr bwMode="auto">
                          <a:xfrm>
                            <a:off x="10457" y="9863"/>
                            <a:ext cx="1276" cy="638"/>
                            <a:chOff x="10457" y="9863"/>
                            <a:chExt cx="1276" cy="638"/>
                          </a:xfrm>
                        </wpg:grpSpPr>
                        <wps:wsp>
                          <wps:cNvPr id="36" name="Rectangle 48"/>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Rectangle 49"/>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Rectangle 50"/>
                          <wps:cNvSpPr>
                            <a:spLocks noChangeArrowheads="1"/>
                          </wps:cNvSpPr>
                          <wps:spPr bwMode="auto">
                            <a:xfrm>
                              <a:off x="10676" y="10052"/>
                              <a:ext cx="467"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78D52F" w14:textId="77777777" w:rsidR="005900F7" w:rsidRDefault="005900F7" w:rsidP="00E41EB8">
                                <w:pPr>
                                  <w:jc w:val="center"/>
                                </w:pPr>
                                <w:r>
                                  <w:rPr>
                                    <w:rFonts w:ascii="Arial" w:hAnsi="Arial" w:cs="Arial"/>
                                    <w:b/>
                                    <w:bCs/>
                                    <w:color w:val="003258"/>
                                  </w:rPr>
                                  <w:t>1 TTI</w:t>
                                </w:r>
                              </w:p>
                            </w:txbxContent>
                          </wps:txbx>
                          <wps:bodyPr rot="0" vert="horz" wrap="none" lIns="0" tIns="0" rIns="0" bIns="0" anchor="t" anchorCtr="0" upright="1">
                            <a:noAutofit/>
                          </wps:bodyPr>
                        </wps:wsp>
                      </wpg:grpSp>
                      <wpg:grpSp>
                        <wpg:cNvPr id="39" name="Group 51"/>
                        <wpg:cNvGrpSpPr>
                          <a:grpSpLocks/>
                        </wpg:cNvGrpSpPr>
                        <wpg:grpSpPr bwMode="auto">
                          <a:xfrm>
                            <a:off x="10457" y="12179"/>
                            <a:ext cx="1276" cy="638"/>
                            <a:chOff x="10457" y="9863"/>
                            <a:chExt cx="1276" cy="638"/>
                          </a:xfrm>
                        </wpg:grpSpPr>
                        <wps:wsp>
                          <wps:cNvPr id="40" name="Rectangle 52"/>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Rectangle 53"/>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Rectangle 54"/>
                          <wps:cNvSpPr>
                            <a:spLocks noChangeArrowheads="1"/>
                          </wps:cNvSpPr>
                          <wps:spPr bwMode="auto">
                            <a:xfrm>
                              <a:off x="10676" y="10052"/>
                              <a:ext cx="467"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F79876" w14:textId="77777777" w:rsidR="005900F7" w:rsidRDefault="005900F7" w:rsidP="00E41EB8">
                                <w:pPr>
                                  <w:jc w:val="center"/>
                                </w:pPr>
                                <w:r>
                                  <w:rPr>
                                    <w:rFonts w:ascii="Arial" w:hAnsi="Arial" w:cs="Arial"/>
                                    <w:b/>
                                    <w:bCs/>
                                    <w:color w:val="003258"/>
                                  </w:rPr>
                                  <w:t>1 TTI</w:t>
                                </w:r>
                              </w:p>
                            </w:txbxContent>
                          </wps:txbx>
                          <wps:bodyPr rot="0" vert="horz" wrap="none" lIns="0" tIns="0" rIns="0" bIns="0" anchor="t" anchorCtr="0" upright="1">
                            <a:noAutofit/>
                          </wps:bodyPr>
                        </wps:wsp>
                      </wpg:grpSp>
                      <wps:wsp>
                        <wps:cNvPr id="43" name="AutoShape 55"/>
                        <wps:cNvSpPr>
                          <a:spLocks noChangeArrowheads="1"/>
                        </wps:cNvSpPr>
                        <wps:spPr bwMode="auto">
                          <a:xfrm flipH="1">
                            <a:off x="9672" y="10824"/>
                            <a:ext cx="2831" cy="1091"/>
                          </a:xfrm>
                          <a:custGeom>
                            <a:avLst/>
                            <a:gdLst>
                              <a:gd name="T0" fmla="*/ 370 w 21600"/>
                              <a:gd name="T1" fmla="*/ 24 h 21600"/>
                              <a:gd name="T2" fmla="*/ 30 w 21600"/>
                              <a:gd name="T3" fmla="*/ 15 h 21600"/>
                              <a:gd name="T4" fmla="*/ 356 w 21600"/>
                              <a:gd name="T5" fmla="*/ 25 h 21600"/>
                              <a:gd name="T6" fmla="*/ 15 w 21600"/>
                              <a:gd name="T7" fmla="*/ 51 h 21600"/>
                              <a:gd name="T8" fmla="*/ 18 w 21600"/>
                              <a:gd name="T9" fmla="*/ 40 h 21600"/>
                              <a:gd name="T10" fmla="*/ 93 w 21600"/>
                              <a:gd name="T11" fmla="*/ 40 h 21600"/>
                              <a:gd name="T12" fmla="*/ 0 60000 65536"/>
                              <a:gd name="T13" fmla="*/ 0 60000 65536"/>
                              <a:gd name="T14" fmla="*/ 0 60000 65536"/>
                              <a:gd name="T15" fmla="*/ 0 60000 65536"/>
                              <a:gd name="T16" fmla="*/ 0 60000 65536"/>
                              <a:gd name="T17" fmla="*/ 0 60000 65536"/>
                              <a:gd name="T18" fmla="*/ 3166 w 21600"/>
                              <a:gd name="T19" fmla="*/ 3168 h 21600"/>
                              <a:gd name="T20" fmla="*/ 18434 w 21600"/>
                              <a:gd name="T21" fmla="*/ 18432 h 21600"/>
                            </a:gdLst>
                            <a:ahLst/>
                            <a:cxnLst>
                              <a:cxn ang="T12">
                                <a:pos x="T0" y="T1"/>
                              </a:cxn>
                              <a:cxn ang="T13">
                                <a:pos x="T2" y="T3"/>
                              </a:cxn>
                              <a:cxn ang="T14">
                                <a:pos x="T4" y="T5"/>
                              </a:cxn>
                              <a:cxn ang="T15">
                                <a:pos x="T6" y="T7"/>
                              </a:cxn>
                              <a:cxn ang="T16">
                                <a:pos x="T8" y="T9"/>
                              </a:cxn>
                              <a:cxn ang="T17">
                                <a:pos x="T10" y="T11"/>
                              </a:cxn>
                            </a:cxnLst>
                            <a:rect l="T18" t="T19" r="T20" b="T21"/>
                            <a:pathLst>
                              <a:path w="21600" h="21600">
                                <a:moveTo>
                                  <a:pt x="3441" y="17544"/>
                                </a:moveTo>
                                <a:cubicBezTo>
                                  <a:pt x="5332" y="19607"/>
                                  <a:pt x="8001" y="20781"/>
                                  <a:pt x="10800" y="20781"/>
                                </a:cubicBezTo>
                                <a:cubicBezTo>
                                  <a:pt x="16312" y="20782"/>
                                  <a:pt x="20782" y="16312"/>
                                  <a:pt x="20782" y="10800"/>
                                </a:cubicBezTo>
                                <a:cubicBezTo>
                                  <a:pt x="20782" y="5287"/>
                                  <a:pt x="16312" y="818"/>
                                  <a:pt x="10800" y="818"/>
                                </a:cubicBezTo>
                                <a:cubicBezTo>
                                  <a:pt x="7183" y="817"/>
                                  <a:pt x="3848" y="2774"/>
                                  <a:pt x="2085" y="5932"/>
                                </a:cubicBezTo>
                                <a:lnTo>
                                  <a:pt x="1371" y="5533"/>
                                </a:lnTo>
                                <a:cubicBezTo>
                                  <a:pt x="3279" y="2116"/>
                                  <a:pt x="6886" y="-1"/>
                                  <a:pt x="10800" y="-1"/>
                                </a:cubicBezTo>
                                <a:cubicBezTo>
                                  <a:pt x="16764" y="0"/>
                                  <a:pt x="21600" y="4835"/>
                                  <a:pt x="21600" y="10800"/>
                                </a:cubicBezTo>
                                <a:cubicBezTo>
                                  <a:pt x="21600" y="16764"/>
                                  <a:pt x="16764" y="21600"/>
                                  <a:pt x="10800" y="21600"/>
                                </a:cubicBezTo>
                                <a:cubicBezTo>
                                  <a:pt x="7772" y="21599"/>
                                  <a:pt x="4883" y="20329"/>
                                  <a:pt x="2838" y="18097"/>
                                </a:cubicBezTo>
                                <a:lnTo>
                                  <a:pt x="847" y="19921"/>
                                </a:lnTo>
                                <a:lnTo>
                                  <a:pt x="1038" y="15529"/>
                                </a:lnTo>
                                <a:lnTo>
                                  <a:pt x="5431" y="15720"/>
                                </a:lnTo>
                                <a:lnTo>
                                  <a:pt x="3441" y="17544"/>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4" name="Freeform 56"/>
                        <wps:cNvSpPr>
                          <a:spLocks noEditPoints="1"/>
                        </wps:cNvSpPr>
                        <wps:spPr bwMode="auto">
                          <a:xfrm>
                            <a:off x="9997" y="10129"/>
                            <a:ext cx="484" cy="107"/>
                          </a:xfrm>
                          <a:custGeom>
                            <a:avLst/>
                            <a:gdLst>
                              <a:gd name="T0" fmla="*/ 695 w 328"/>
                              <a:gd name="T1" fmla="*/ 63 h 106"/>
                              <a:gd name="T2" fmla="*/ 189 w 328"/>
                              <a:gd name="T3" fmla="*/ 63 h 106"/>
                              <a:gd name="T4" fmla="*/ 184 w 328"/>
                              <a:gd name="T5" fmla="*/ 63 h 106"/>
                              <a:gd name="T6" fmla="*/ 177 w 328"/>
                              <a:gd name="T7" fmla="*/ 61 h 106"/>
                              <a:gd name="T8" fmla="*/ 173 w 328"/>
                              <a:gd name="T9" fmla="*/ 59 h 106"/>
                              <a:gd name="T10" fmla="*/ 173 w 328"/>
                              <a:gd name="T11" fmla="*/ 55 h 106"/>
                              <a:gd name="T12" fmla="*/ 173 w 328"/>
                              <a:gd name="T13" fmla="*/ 48 h 106"/>
                              <a:gd name="T14" fmla="*/ 177 w 328"/>
                              <a:gd name="T15" fmla="*/ 46 h 106"/>
                              <a:gd name="T16" fmla="*/ 184 w 328"/>
                              <a:gd name="T17" fmla="*/ 44 h 106"/>
                              <a:gd name="T18" fmla="*/ 189 w 328"/>
                              <a:gd name="T19" fmla="*/ 44 h 106"/>
                              <a:gd name="T20" fmla="*/ 695 w 328"/>
                              <a:gd name="T21" fmla="*/ 44 h 106"/>
                              <a:gd name="T22" fmla="*/ 699 w 328"/>
                              <a:gd name="T23" fmla="*/ 44 h 106"/>
                              <a:gd name="T24" fmla="*/ 708 w 328"/>
                              <a:gd name="T25" fmla="*/ 46 h 106"/>
                              <a:gd name="T26" fmla="*/ 708 w 328"/>
                              <a:gd name="T27" fmla="*/ 48 h 106"/>
                              <a:gd name="T28" fmla="*/ 714 w 328"/>
                              <a:gd name="T29" fmla="*/ 55 h 106"/>
                              <a:gd name="T30" fmla="*/ 708 w 328"/>
                              <a:gd name="T31" fmla="*/ 59 h 106"/>
                              <a:gd name="T32" fmla="*/ 708 w 328"/>
                              <a:gd name="T33" fmla="*/ 61 h 106"/>
                              <a:gd name="T34" fmla="*/ 699 w 328"/>
                              <a:gd name="T35" fmla="*/ 63 h 106"/>
                              <a:gd name="T36" fmla="*/ 695 w 328"/>
                              <a:gd name="T37" fmla="*/ 63 h 106"/>
                              <a:gd name="T38" fmla="*/ 695 w 328"/>
                              <a:gd name="T39" fmla="*/ 63 h 106"/>
                              <a:gd name="T40" fmla="*/ 230 w 328"/>
                              <a:gd name="T41" fmla="*/ 108 h 106"/>
                              <a:gd name="T42" fmla="*/ 0 w 328"/>
                              <a:gd name="T43" fmla="*/ 55 h 106"/>
                              <a:gd name="T44" fmla="*/ 230 w 328"/>
                              <a:gd name="T45" fmla="*/ 0 h 106"/>
                              <a:gd name="T46" fmla="*/ 230 w 328"/>
                              <a:gd name="T47" fmla="*/ 108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45" name="Freeform 57"/>
                        <wps:cNvSpPr>
                          <a:spLocks noEditPoints="1"/>
                        </wps:cNvSpPr>
                        <wps:spPr bwMode="auto">
                          <a:xfrm flipH="1">
                            <a:off x="9985" y="12433"/>
                            <a:ext cx="484" cy="107"/>
                          </a:xfrm>
                          <a:custGeom>
                            <a:avLst/>
                            <a:gdLst>
                              <a:gd name="T0" fmla="*/ 695 w 328"/>
                              <a:gd name="T1" fmla="*/ 63 h 106"/>
                              <a:gd name="T2" fmla="*/ 189 w 328"/>
                              <a:gd name="T3" fmla="*/ 63 h 106"/>
                              <a:gd name="T4" fmla="*/ 184 w 328"/>
                              <a:gd name="T5" fmla="*/ 63 h 106"/>
                              <a:gd name="T6" fmla="*/ 177 w 328"/>
                              <a:gd name="T7" fmla="*/ 61 h 106"/>
                              <a:gd name="T8" fmla="*/ 173 w 328"/>
                              <a:gd name="T9" fmla="*/ 59 h 106"/>
                              <a:gd name="T10" fmla="*/ 173 w 328"/>
                              <a:gd name="T11" fmla="*/ 55 h 106"/>
                              <a:gd name="T12" fmla="*/ 173 w 328"/>
                              <a:gd name="T13" fmla="*/ 48 h 106"/>
                              <a:gd name="T14" fmla="*/ 177 w 328"/>
                              <a:gd name="T15" fmla="*/ 46 h 106"/>
                              <a:gd name="T16" fmla="*/ 184 w 328"/>
                              <a:gd name="T17" fmla="*/ 44 h 106"/>
                              <a:gd name="T18" fmla="*/ 189 w 328"/>
                              <a:gd name="T19" fmla="*/ 44 h 106"/>
                              <a:gd name="T20" fmla="*/ 695 w 328"/>
                              <a:gd name="T21" fmla="*/ 44 h 106"/>
                              <a:gd name="T22" fmla="*/ 699 w 328"/>
                              <a:gd name="T23" fmla="*/ 44 h 106"/>
                              <a:gd name="T24" fmla="*/ 708 w 328"/>
                              <a:gd name="T25" fmla="*/ 46 h 106"/>
                              <a:gd name="T26" fmla="*/ 708 w 328"/>
                              <a:gd name="T27" fmla="*/ 48 h 106"/>
                              <a:gd name="T28" fmla="*/ 714 w 328"/>
                              <a:gd name="T29" fmla="*/ 55 h 106"/>
                              <a:gd name="T30" fmla="*/ 708 w 328"/>
                              <a:gd name="T31" fmla="*/ 59 h 106"/>
                              <a:gd name="T32" fmla="*/ 708 w 328"/>
                              <a:gd name="T33" fmla="*/ 61 h 106"/>
                              <a:gd name="T34" fmla="*/ 699 w 328"/>
                              <a:gd name="T35" fmla="*/ 63 h 106"/>
                              <a:gd name="T36" fmla="*/ 695 w 328"/>
                              <a:gd name="T37" fmla="*/ 63 h 106"/>
                              <a:gd name="T38" fmla="*/ 695 w 328"/>
                              <a:gd name="T39" fmla="*/ 63 h 106"/>
                              <a:gd name="T40" fmla="*/ 230 w 328"/>
                              <a:gd name="T41" fmla="*/ 108 h 106"/>
                              <a:gd name="T42" fmla="*/ 0 w 328"/>
                              <a:gd name="T43" fmla="*/ 55 h 106"/>
                              <a:gd name="T44" fmla="*/ 230 w 328"/>
                              <a:gd name="T45" fmla="*/ 0 h 106"/>
                              <a:gd name="T46" fmla="*/ 230 w 328"/>
                              <a:gd name="T47" fmla="*/ 108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g:wgp>
                  </a:graphicData>
                </a:graphic>
              </wp:inline>
            </w:drawing>
          </mc:Choice>
          <mc:Fallback>
            <w:pict>
              <v:group id="Group 18" o:spid="_x0000_s1026" style="width:277.25pt;height:200.95pt;mso-position-horizontal-relative:char;mso-position-vertical-relative:line" coordorigin="8195,9033" coordsize="5545,401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">
                <o:lock v:ext="edit" aspectratio="t"/>
                <v:rect id="AutoShape 19" o:spid="_x0000_s1027" style="position:absolute;left:8195;top:9033;width:5545;height:401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ZECGwwAA&#10;ANoAAAAPAAAAZHJzL2Rvd25yZXYueG1sRI9Ba8JAFITvgv9heUIvopsWkRKzERGkoRTE2Hp+ZF+T&#10;0OzbmN0m6b93BaHHYWa+YZLtaBrRU+dqywqelxEI4sLqmksFn+fD4hWE88gaG8uk4I8cbNPpJMFY&#10;24FP1Oe+FAHCLkYFlfdtLKUrKjLolrYlDt637Qz6ILtS6g6HADeNfImitTRYc1iosKV9RcVP/msU&#10;DMWxv5w/3uRxfsksX7PrPv96V+ppNu42IDyN/j/8aGdawQruV8INkOkN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VZECGwwAAANoAAAAPAAAAAAAAAAAAAAAAAJcCAABkcnMvZG93&#10;bnJldi54bWxQSwUGAAAAAAQABAD1AAAAhwMAAAAA&#10;" filled="f" stroked="f">
                  <o:lock v:ext="edit" aspectratio="t" text="t"/>
                </v:rect>
                <v:rect id="Rectangle 20" o:spid="_x0000_s1028" style="position:absolute;left:8980;top:9033;width:389;height:34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1t+AawwAA&#10;ANoAAAAPAAAAZHJzL2Rvd25yZXYueG1sRI/dagIxFITvC75DOELvanaLFV2NYgWxFLzw5wEOm+Nm&#10;dXOyJlG3b98UCl4OM/MNM1t0thF38qF2rCAfZCCIS6drrhQcD+u3MYgQkTU2jknBDwVYzHsvMyy0&#10;e/CO7vtYiQThUKACE2NbSBlKQxbDwLXEyTs5bzEm6SupPT4S3DbyPctG0mLNacFgSytD5WV/swro&#10;c7ObnJfBbKXPQ779Hk2Gm6tSr/1uOQURqYvP8H/7Syv4gL8r6QbI+S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1t+AawwAAANoAAAAPAAAAAAAAAAAAAAAAAJcCAABkcnMvZG93&#10;bnJldi54bWxQSwUGAAAAAAQABAD1AAAAhwMAAAAA&#10;" filled="f" stroked="f">
                  <v:textbox inset="0,0,0,0">
                    <w:txbxContent>
                      <w:p w14:paraId="6319E096" w14:textId="77777777" w:rsidR="005900F7" w:rsidRDefault="005900F7" w:rsidP="00E41EB8">
                        <w:r>
                          <w:rPr>
                            <w:rFonts w:ascii="Arial" w:hAnsi="Arial" w:cs="Arial"/>
                            <w:b/>
                            <w:bCs/>
                            <w:color w:val="003258"/>
                            <w:sz w:val="28"/>
                            <w:szCs w:val="28"/>
                          </w:rPr>
                          <w:t>UE</w:t>
                        </w:r>
                      </w:p>
                    </w:txbxContent>
                  </v:textbox>
                </v:rect>
                <v:rect id="Rectangle 21" o:spid="_x0000_s1029" style="position:absolute;left:12492;top:9052;width:561;height:35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ZX5twgAA&#10;ANoAAAAPAAAAZHJzL2Rvd25yZXYueG1sRI/RagIxFETfBf8hXKFvml0pS90aRYWiFHzQ9gMum9vN&#10;6uZmTVJd/74RhD4OM3OGmS9724or+dA4VpBPMhDEldMN1wq+vz7GbyBCRNbYOiYFdwqwXAwHcyy1&#10;u/GBrsdYiwThUKICE2NXShkqQxbDxHXEyftx3mJM0tdSe7wluG3lNMsKabHhtGCwo42h6nz8tQpo&#10;vT3MTqtg9tLnId9/FrPX7UWpl1G/egcRqY//4Wd7pxUU8LiSboBc/A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Vlfm3CAAAA2gAAAA8AAAAAAAAAAAAAAAAAlwIAAGRycy9kb3du&#10;cmV2LnhtbFBLBQYAAAAABAAEAPUAAACGAwAAAAA=&#10;" filled="f" stroked="f">
                  <v:textbox inset="0,0,0,0">
                    <w:txbxContent>
                      <w:p w14:paraId="3FA4CC37" w14:textId="77777777" w:rsidR="005900F7" w:rsidRDefault="005900F7" w:rsidP="00E41EB8">
                        <w:proofErr w:type="gramStart"/>
                        <w:r>
                          <w:rPr>
                            <w:rFonts w:ascii="Arial" w:hAnsi="Arial" w:cs="Arial"/>
                            <w:b/>
                            <w:bCs/>
                            <w:color w:val="003258"/>
                            <w:sz w:val="28"/>
                            <w:szCs w:val="28"/>
                          </w:rPr>
                          <w:t>eNB</w:t>
                        </w:r>
                        <w:proofErr w:type="gramEnd"/>
                      </w:p>
                    </w:txbxContent>
                  </v:textbox>
                </v:rect>
                <v:rect id="Rectangle 22" o:spid="_x0000_s1030" style="position:absolute;left:12031;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4aZdwwAA&#10;ANoAAAAPAAAAZHJzL2Rvd25yZXYueG1sRI9Pi8IwFMTvC/sdwlvYy6LprviHapRFKHgR1Ap6fDbP&#10;tti81CZq/fZGEDwOM/MbZjJrTSWu1LjSsoLfbgSCOLO65FzBNk06IxDOI2usLJOCOzmYTT8/Jhhr&#10;e+M1XTc+FwHCLkYFhfd1LKXLCjLourYmDt7RNgZ9kE0udYO3ADeV/IuigTRYclgosKZ5QdlpczEK&#10;1ulPL+pfRvv7YXdeLVvPyT5hpb6/2v8xCE+tf4df7YVWMITnlXAD5PQ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E4aZdwwAAANoAAAAPAAAAAAAAAAAAAAAAAJcCAABkcnMvZG93&#10;bnJldi54bWxQSwUGAAAAAAQABAD1AAAAhwMAAAAA&#10;" fillcolor="#4e9793" stroked="f"/>
                <v:rect id="Rectangle 23" o:spid="_x0000_s1031" style="position:absolute;left:12031;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FROKwQAA&#10;ANoAAAAPAAAAZHJzL2Rvd25yZXYueG1sRE/LisIwFN0P+A/hCm4GTceFSjUWEUYEXTidceHu0lzb&#10;YnNTmtjH35uFMMvDeW+S3lSipcaVlhV8zSIQxJnVJecK/n6/pysQziNrrCyTgoEcJNvRxwZjbTv+&#10;oTb1uQgh7GJUUHhfx1K6rCCDbmZr4sDdbWPQB9jkUjfYhXBTyXkULaTBkkNDgTXtC8oe6dMouOrP&#10;dFhezvf+euraanU2+rY8KDUZ97s1CE+9/xe/3UetIGwNV8INkNsX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RBUTisEAAADaAAAADwAAAAAAAAAAAAAAAACXAgAAZHJzL2Rvd25y&#10;ZXYueG1sUEsFBgAAAAAEAAQA9QAAAIUDAAAAAA==&#10;" filled="f" strokecolor="#003258" strokeweight=".65pt"/>
                <v:shape id="Freeform 24" o:spid="_x0000_s1032" style="position:absolute;left:11723;top:12440;width:414;height:133;visibility:visible;mso-wrap-style:square;v-text-anchor:top" coordsize="330,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k+D+wgAA&#10;ANsAAAAPAAAAZHJzL2Rvd25yZXYueG1sRI/NasNADITvgbzDokBv9TrFKcXxJoSU0EIvaZoHEF7F&#10;NvFqjXfrn7evDoXcJGY086nYT65VA/Wh8WxgnaSgiEtvG64MXH9Oz2+gQkS22HomAzMF2O+WiwJz&#10;60f+puESKyUhHHI0UMfY5VqHsiaHIfEdsWg33zuMsvaVtj2OEu5a/ZKmr9phw9JQY0fHmsr75dcZ&#10;cHr46s6bE2H2/pFZbub0UM7GPK2mwxZUpCk+zP/Xn1bwhV5+kQH07g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mT4P7CAAAA2wAAAA8AAAAAAAAAAAAAAAAAlwIAAGRycy9kb3du&#10;cmV2LnhtbFBLBQYAAAAABAAEAPUAAACGAwAAAAA=&#10;" path="m11,42l241,42,245,45,247,47,249,49,249,53,249,55,247,59,245,59,241,62,11,62,7,59,5,59,2,55,,53,2,49,5,47,7,45,11,42xm224,0l330,53,224,106,224,0xe" fillcolor="#003258" strokecolor="#003258" strokeweight=".1pt">
                  <v:path arrowok="t" o:connecttype="custom" o:connectlocs="23,84;475,84;483,88;488,93;491,97;491,105;491,109;488,117;483,117;475,123;23,123;14,117;10,117;5,109;0,105;5,97;10,93;14,88;23,84;23,84;443,0;651,105;443,210;443,0" o:connectangles="0,0,0,0,0,0,0,0,0,0,0,0,0,0,0,0,0,0,0,0,0,0,0,0"/>
                  <o:lock v:ext="edit" verticies="t"/>
                </v:shape>
                <v:rect id="Rectangle 25" o:spid="_x0000_s1033" style="position:absolute;left:12137;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2wlhwAAA&#10;ANsAAAAPAAAAZHJzL2Rvd25yZXYueG1sRE9Ni8IwEL0L+x/CLHjTVFFZu6YigigehHU9eBya2ba0&#10;mZQk1vrvjSDsbR7vc1br3jSiI+crywom4wQEcW51xYWCy+9u9AXCB2SNjWVS8CAP6+xjsMJU2zv/&#10;UHcOhYgh7FNUUIbQplL6vCSDfmxb4sj9WWcwROgKqR3eY7hp5DRJFtJgxbGhxJa2JeX1+WYUuCMv&#10;KzN9LK7z64G7bnbaJ/VJqeFnv/kGEagP/+K3+6Dj/Am8fokHyOwJ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F2wlhwAAAANsAAAAPAAAAAAAAAAAAAAAAAJcCAABkcnMvZG93bnJl&#10;di54bWxQSwUGAAAAAAQABAD1AAAAhAMAAAAA&#10;" fillcolor="#dad3c5" stroked="f"/>
                <v:rect id="Rectangle 26" o:spid="_x0000_s1034" style="position:absolute;left:12137;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mq6YwgAA&#10;ANsAAAAPAAAAZHJzL2Rvd25yZXYueG1sRE9Ni8IwEL0L/ocwghdZUz1o6RpFBEVYD2vVw96GZmzL&#10;NpPSxLb++42w4G0e73NWm95UoqXGlZYVzKYRCOLM6pJzBdfL/iMG4TyyxsoyKXiSg816OFhhom3H&#10;Z2pTn4sQwi5BBYX3dSKlywoy6Ka2Jg7c3TYGfYBNLnWDXQg3lZxH0UIaLDk0FFjTrqDsN30YBTc9&#10;SZ/L79O9v311bRWfjP5ZHpQaj/rtJwhPvX+L/91HHebP4fVLOECu/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iarpjCAAAA2wAAAA8AAAAAAAAAAAAAAAAAlwIAAGRycy9kb3du&#10;cmV2LnhtbFBLBQYAAAAABAAEAPUAAACGAwAAAAA=&#10;" filled="f" strokecolor="#003258" strokeweight=".65pt"/>
                <v:rect id="Rectangle 27" o:spid="_x0000_s1035" style="position:absolute;left:12452;top:12338;width:634;height:62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RWkVwQAA&#10;ANsAAAAPAAAAZHJzL2Rvd25yZXYueG1sRE/bagIxEH0v+A9hhL7V7NYiuhrFCmIp+ODlA4bNuFnd&#10;TNYk6vbvm0LBtzmc68wWnW3EnXyoHSvIBxkI4tLpmisFx8P6bQwiRGSNjWNS8EMBFvPeywwL7R68&#10;o/s+ViKFcChQgYmxLaQMpSGLYeBa4sSdnLcYE/SV1B4fKdw28j3LRtJizanBYEsrQ+Vlf7MK6HOz&#10;m5yXwWylz0O+/R5NPjZXpV773XIKIlIXn+J/95dO84fw90s6QM5/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0UVpFcEAAADbAAAADwAAAAAAAAAAAAAAAACXAgAAZHJzL2Rvd25y&#10;ZXYueG1sUEsFBgAAAAAEAAQA9QAAAIUDAAAAAA==&#10;" filled="f" stroked="f">
                  <v:textbox inset="0,0,0,0">
                    <w:txbxContent>
                      <w:p w14:paraId="68AD6310" w14:textId="77777777" w:rsidR="005900F7" w:rsidRDefault="005900F7" w:rsidP="00E41EB8">
                        <w:pPr>
                          <w:jc w:val="center"/>
                        </w:pPr>
                        <w:r>
                          <w:rPr>
                            <w:rFonts w:ascii="Arial" w:hAnsi="Arial" w:cs="Arial"/>
                            <w:b/>
                            <w:bCs/>
                            <w:color w:val="003258"/>
                          </w:rPr>
                          <w:t>1.5 TTI</w:t>
                        </w:r>
                      </w:p>
                    </w:txbxContent>
                  </v:textbox>
                </v:rect>
                <v:shape id="Freeform 28" o:spid="_x0000_s1036" style="position:absolute;left:13402;top:12440;width:329;height:106;visibility:visible;mso-wrap-style:square;v-text-anchor:top" coordsize="329,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" path="m11,42l240,42,244,45,246,47,249,49,249,53,249,55,246,59,244,59,240,62,11,62,6,59,4,59,2,55,,53,2,49,4,47,6,45,11,42xm223,0l329,53,223,106,223,0xe" fillcolor="#003258" strokecolor="#003258" strokeweight=".1pt">
                  <v:path arrowok="t" o:connecttype="custom" o:connectlocs="11,42;240,42;244,45;246,47;249,49;249,53;249,55;246,59;244,59;240,62;11,62;6,59;4,59;2,55;0,53;2,49;4,47;6,45;11,42;11,42;223,0;329,53;223,106;223,0" o:connectangles="0,0,0,0,0,0,0,0,0,0,0,0,0,0,0,0,0,0,0,0,0,0,0,0"/>
                  <o:lock v:ext="edit" verticies="t"/>
                </v:shape>
                <v:rect id="Rectangle 29" o:spid="_x0000_s1037" style="position:absolute;left:1213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4A9iwAAA&#10;ANsAAAAPAAAAZHJzL2Rvd25yZXYueG1sRE9Ni8IwEL0L/ocwwt40VVZZq6mIIIoHYV0PHodmbEub&#10;SUlirf/eLCzsbR7vc9ab3jSiI+crywqmkwQEcW51xYWC689+/AXCB2SNjWVS8CIPm2w4WGOq7ZO/&#10;qbuEQsQQ9ikqKENoUyl9XpJBP7EtceTu1hkMEbpCaofPGG4aOUuShTRYcWwosaVdSXl9eRgF7sTL&#10;ysxei9v8duSu+zwfkvqs1Meo365ABOrDv/jPfdRx/hx+f4kHyOwN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64A9iwAAAANsAAAAPAAAAAAAAAAAAAAAAAJcCAABkcnMvZG93bnJl&#10;di54bWxQSwUGAAAAAAQABAD1AAAAhAMAAAAA&#10;" fillcolor="#dad3c5" stroked="f"/>
                <v:rect id="Rectangle 30" o:spid="_x0000_s1038" style="position:absolute;left:1213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" filled="f" strokecolor="#003258" strokeweight=".65pt"/>
                <v:rect id="Rectangle 31" o:spid="_x0000_s1039" style="position:absolute;left:12452;top:10028;width:634;height:57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fm8WwgAA&#10;ANsAAAAPAAAAZHJzL2Rvd25yZXYueG1sRE/dasIwFL4f+A7hDHY308rwpzMVHQzHwAt1D3Bojk1d&#10;c1KTrHZvvwwE787H93uWq8G2oicfGscK8nEGgrhyuuFawdfx/XkOIkRkja1jUvBLAVbl6GGJhXZX&#10;3lN/iLVIIRwKVGBi7AopQ2XIYhi7jjhxJ+ctxgR9LbXHawq3rZxk2VRabDg1GOzozVD1ffixCmiz&#10;3S/O62B20uch331OFy/bi1JPj8P6FUSkId7FN/eHTvNn8P9LOkCW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5+bxbCAAAA2wAAAA8AAAAAAAAAAAAAAAAAlwIAAGRycy9kb3du&#10;cmV2LnhtbFBLBQYAAAAABAAEAPUAAACGAwAAAAA=&#10;" filled="f" stroked="f">
                  <v:textbox inset="0,0,0,0">
                    <w:txbxContent>
                      <w:p w14:paraId="482B7250" w14:textId="77777777" w:rsidR="005900F7" w:rsidRDefault="005900F7" w:rsidP="00E41EB8">
                        <w:pPr>
                          <w:jc w:val="center"/>
                        </w:pPr>
                        <w:r>
                          <w:rPr>
                            <w:rFonts w:ascii="Arial" w:hAnsi="Arial" w:cs="Arial"/>
                            <w:b/>
                            <w:bCs/>
                            <w:color w:val="003258"/>
                          </w:rPr>
                          <w:t>1.5 TTI</w:t>
                        </w:r>
                      </w:p>
                    </w:txbxContent>
                  </v:textbox>
                </v:rect>
                <v:shape id="Freeform 32" o:spid="_x0000_s1040" style="position:absolute;left:11746;top:10129;width:399;height:129;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UQx4xwAA&#10;ANsAAAAPAAAAZHJzL2Rvd25yZXYueG1sRI9PS8NAEMXvQr/DMoI3u1GsSNptCWJFBQv2Hx6H7JhN&#10;zc7G7LaN/fTOQehthvfmvd9MZr1v1IG6WAc2cDPMQBGXwdZcGViv5tcPoGJCttgEJgO/FGE2HVxM&#10;MLfhyB90WKZKSQjHHA24lNpc61g68hiHoSUW7St0HpOsXaVth0cJ942+zbJ77bFmaXDY0qOj8nu5&#10;9wZG+7unz+e3ebF7Ld43brv4ifUJjbm67IsxqER9Opv/r1+s4Aus/CID6Okf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zlEMeMcAAADbAAAADwAAAAAAAAAAAAAAAACXAgAAZHJz&#10;L2Rvd25yZXYueG1sUEsFBgAAAAAEAAQA9QAAAIsDAAAAAA==&#10;" path="m319,61l87,61,85,61,81,59,79,57,79,53,79,48,81,46,85,44,87,44,319,44,321,44,325,46,325,48,327,53,325,57,325,59,321,61,319,61xm106,106l0,53,106,,106,106xe" fillcolor="#003258" strokecolor="#003258" strokeweight=".1pt">
                  <v:path arrowok="t" o:connecttype="custom" o:connectlocs="580,110;157,110;155,110;148,107;143,102;143,96;143,86;148,83;155,80;157,80;580,80;583,80;591,83;591,86;594,96;591,102;591,107;583,110;580,110;580,110;192,191;0,96;192,0;192,191" o:connectangles="0,0,0,0,0,0,0,0,0,0,0,0,0,0,0,0,0,0,0,0,0,0,0,0"/>
                  <o:lock v:ext="edit" verticies="t"/>
                </v:shape>
                <v:shape id="Freeform 33" o:spid="_x0000_s1041" style="position:absolute;left:13413;top:10129;width:327;height:106;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HanjxAAA&#10;ANsAAAAPAAAAZHJzL2Rvd25yZXYueG1sRE/bSsNAEH0X/IdlhL7ZjVKljd2EIFZUaKE36eOQnWaj&#10;2dmY3bbRr3cFoW9zONeZ5r1txJE6XztWcDNMQBCXTtdcKdisZ9djED4ga2wck4Jv8pBnlxdTTLU7&#10;8ZKOq1CJGMI+RQUmhDaV0peGLPqha4kjt3edxRBhV0nd4SmG20beJsm9tFhzbDDY0qOh8nN1sAru&#10;DqOn3fPbrPh4LeZb87748vUPKjW46osHEIH6cBb/u190nD+Bv1/iATL7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oR2p48QAAADbAAAADwAAAAAAAAAAAAAAAACXAgAAZHJzL2Rv&#10;d25yZXYueG1sUEsFBgAAAAAEAAQA9QAAAIgDAAAAAA==&#10;" path="m318,61l87,61,85,61,80,59,78,57,78,53,78,48,80,46,85,44,87,44,318,44,321,44,325,46,325,48,327,53,325,57,325,59,321,61,318,61xm106,106l0,53,106,,106,106xe" fillcolor="#003258" strokecolor="#003258" strokeweight=".1pt">
                  <v:path arrowok="t" o:connecttype="custom" o:connectlocs="318,61;87,61;85,61;80,59;78,57;78,53;78,48;80,46;85,44;87,44;318,44;321,44;325,46;325,48;327,53;325,57;325,59;321,61;318,61;318,61;106,106;0,53;106,0;106,106" o:connectangles="0,0,0,0,0,0,0,0,0,0,0,0,0,0,0,0,0,0,0,0,0,0,0,0"/>
                  <o:lock v:ext="edit" verticies="t"/>
                </v:shape>
                <v:shape id="Freeform 34" o:spid="_x0000_s1042" style="position:absolute;left:8287;top:10111;width:330;height:107;visibility:visible;mso-wrap-style:square;v-text-anchor:top" coordsize="330,10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" path="m319,62l90,62,85,62,83,60,81,56,81,54,81,49,83,47,85,45,90,45,319,45,324,45,326,47,328,49,330,54,328,56,326,60,324,62,319,62xm107,107l0,54,107,,107,107xe" fillcolor="#003258" strokecolor="#003258" strokeweight=".1pt">
                  <v:path arrowok="t" o:connecttype="custom" o:connectlocs="319,62;90,62;85,62;83,60;81,56;81,54;81,49;83,47;85,45;90,45;319,45;324,45;326,47;328,49;330,54;328,56;326,60;324,62;319,62;319,62;107,107;0,54;107,0;107,107" o:connectangles="0,0,0,0,0,0,0,0,0,0,0,0,0,0,0,0,0,0,0,0,0,0,0,0"/>
                  <o:lock v:ext="edit" verticies="t"/>
                </v:shape>
                <v:shape id="Freeform 35" o:spid="_x0000_s1043" style="position:absolute;left:8279;top:12440;width:327;height:106;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B29YxgAA&#10;ANsAAAAPAAAAZHJzL2Rvd25yZXYueG1sRI9BawIxFITvgv8hPMGbZhVbZGuUpdSihRZqtXh8bJ6b&#10;bTcv203Urb/eFIQeh5n5hpktWluJEzW+dKxgNExAEOdOl1wo2H4sB1MQPiBrrByTgl/ysJh3OzNM&#10;tTvzO502oRARwj5FBSaEOpXS54Ys+qGriaN3cI3FEGVTSN3gOcJtJcdJci8tlhwXDNb0aCj/3hyt&#10;grvj5Gn//LLMvtbZ6858vv348oJK9Xtt9gAiUBv+w7f2SisYj+DvS/wBcn4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RB29YxgAAANsAAAAPAAAAAAAAAAAAAAAAAJcCAABkcnMv&#10;ZG93bnJldi54bWxQSwUGAAAAAAQABAD1AAAAigMAAAAA&#10;" path="m8,44l240,44,242,44,246,47,249,49,249,53,249,57,246,59,242,61,240,61,8,61,6,61,2,59,2,57,,53,2,49,2,47,6,44,8,44xm221,0l327,53,221,106,221,0xe" fillcolor="#003258" strokecolor="#003258" strokeweight=".1pt">
                  <v:path arrowok="t" o:connecttype="custom" o:connectlocs="8,44;240,44;242,44;246,47;249,49;249,53;249,57;246,59;242,61;240,61;8,61;6,61;2,59;2,57;0,53;2,49;2,47;6,44;8,44;8,44;221,0;327,53;221,106;221,0" o:connectangles="0,0,0,0,0,0,0,0,0,0,0,0,0,0,0,0,0,0,0,0,0,0,0,0"/>
                  <o:lock v:ext="edit" verticies="t"/>
                </v:shape>
                <v:shapetype id="_x0000_t202" coordsize="21600,21600" o:spt="202" path="m0,0l0,21600,21600,21600,21600,0xe">
                  <v:stroke joinstyle="miter"/>
                  <v:path gradientshapeok="t" o:connecttype="rect"/>
                </v:shapetype>
                <v:shape id="Text Box 36" o:spid="_x0000_s1044" type="#_x0000_t202" style="position:absolute;left:10344;top:11088;width:1548;height:72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bm4JwwAA&#10;ANsAAAAPAAAAZHJzL2Rvd25yZXYueG1sRI9Ba8JAFITvQv/D8gredKOI2OgqUhQKQjGmB4/P7DNZ&#10;zL5Ns1uN/74rCB6HmfmGWaw6W4srtd44VjAaJiCIC6cNlwp+8u1gBsIHZI21Y1JwJw+r5Vtvgal2&#10;N87oegiliBD2KSqoQmhSKX1RkUU/dA1x9M6utRiibEupW7xFuK3lOEmm0qLhuFBhQ58VFZfDn1Ww&#10;PnK2Mb/fp312zkyefyS8m16U6r936zmIQF14hZ/tL61gPIHHl/gD5PI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kbm4JwwAAANsAAAAPAAAAAAAAAAAAAAAAAJcCAABkcnMvZG93&#10;bnJldi54bWxQSwUGAAAAAAQABAD1AAAAhwMAAAAA&#10;" filled="f" stroked="f">
                  <v:textbox inset="0,0,0,0">
                    <w:txbxContent>
                      <w:p w14:paraId="71088F84" w14:textId="77777777" w:rsidR="005900F7" w:rsidRDefault="005900F7" w:rsidP="00E41EB8">
                        <w:pPr>
                          <w:jc w:val="center"/>
                        </w:pPr>
                        <w:r>
                          <w:t>HARQ RTT</w:t>
                        </w:r>
                      </w:p>
                      <w:p w14:paraId="7076A220" w14:textId="77777777" w:rsidR="005900F7" w:rsidRDefault="005900F7" w:rsidP="00E41EB8">
                        <w:pPr>
                          <w:jc w:val="center"/>
                        </w:pPr>
                        <w:r>
                          <w:rPr>
                            <w:lang w:eastAsia="ja-JP"/>
                          </w:rPr>
                          <w:t>8</w:t>
                        </w:r>
                        <w:r>
                          <w:t xml:space="preserve"> TTI</w:t>
                        </w:r>
                      </w:p>
                    </w:txbxContent>
                  </v:textbox>
                </v:shape>
                <v:rect id="Rectangle 37" o:spid="_x0000_s1045" style="position:absolute;left:8623;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PocAxQAA&#10;ANsAAAAPAAAAZHJzL2Rvd25yZXYueG1sRI9Ba8JAFITvBf/D8oReim6aYpHoGqQQ6KXQaEGPz+xr&#10;Epp9G7Mbk/z7bqHgcZiZb5htOppG3KhztWUFz8sIBHFhdc2lgq9jtliDcB5ZY2OZFEzkIN3NHraY&#10;aDtwTreDL0WAsEtQQeV9m0jpiooMuqVtiYP3bTuDPsiulLrDIcBNI+MoepUGaw4LFbb0VlHxc+iN&#10;gvz49BKt+vV5upyunx+j5+ycsVKP83G/AeFp9Pfwf/tdK4hX8Pcl/AC5+w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g+hwDFAAAA2wAAAA8AAAAAAAAAAAAAAAAAlwIAAGRycy9k&#10;b3ducmV2LnhtbFBLBQYAAAAABAAEAPUAAACJAwAAAAA=&#10;" fillcolor="#4e9793" stroked="f"/>
                <v:rect id="Rectangle 38" o:spid="_x0000_s1046" style="position:absolute;left:8623;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zWImxAAA&#10;ANsAAAAPAAAAZHJzL2Rvd25yZXYueG1sRI9Bi8IwFITvgv8hPGEvoqkeVKpRRFCE9bBb9eDt0Tzb&#10;YvNSmtjWf2+EhT0OM/MNs9p0phQN1a6wrGAyjkAQp1YXnCm4nPejBQjnkTWWlknBixxs1v3eCmNt&#10;W/6lJvGZCBB2MSrIva9iKV2ak0E3thVx8O62NuiDrDOpa2wD3JRyGkUzabDgsJBjRbuc0kfyNAqu&#10;epi85j+ne3f9bptycTL6Nj8o9TXotksQnjr/H/5rH7WC6Qw+X8IPkOs3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6c1iJsQAAADbAAAADwAAAAAAAAAAAAAAAACXAgAAZHJzL2Rv&#10;d25yZXYueG1sUEsFBgAAAAAEAAQA9QAAAIgDAAAAAA==&#10;" filled="f" strokecolor="#003258" strokeweight=".65pt"/>
                <v:rect id="Rectangle 39" o:spid="_x0000_s1047" style="position:absolute;left:8729;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Ev4zwwAA&#10;ANsAAAAPAAAAZHJzL2Rvd25yZXYueG1sRI/Ni8IwFMTvC/4P4Ql7W1OLn9UosiArHgQ/Dh4fzbMt&#10;Ni8lydb63xthYY/DzPyGWa47U4uWnK8sKxgOEhDEudUVFwou5+3XDIQPyBpry6TgSR7Wq97HEjNt&#10;H3yk9hQKESHsM1RQhtBkUvq8JIN+YBvi6N2sMxiidIXUDh8RbmqZJslEGqw4LpTY0HdJ+f30axS4&#10;Pc8rkz4n1/F1x207Ovwk94NSn/1uswARqAv/4b/2TitIp/D+En+AXL0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rEv4zwwAAANsAAAAPAAAAAAAAAAAAAAAAAJcCAABkcnMvZG93&#10;bnJldi54bWxQSwUGAAAAAAQABAD1AAAAhwMAAAAA&#10;" fillcolor="#dad3c5" stroked="f"/>
                <v:rect id="Rectangle 40" o:spid="_x0000_s1048" style="position:absolute;left:8729;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3HlPPwAAA&#10;ANsAAAAPAAAAZHJzL2Rvd25yZXYueG1sRE9Ni8IwEL0L/ocwghfRVA8qXaMsgiLoQase9jY0Y1u2&#10;mZQmtvXfm4Pg8fG+V5vOlKKh2hWWFUwnEQji1OqCMwW36268BOE8ssbSMil4kYPNut9bYaxtyxdq&#10;Ep+JEMIuRgW591UspUtzMugmtiIO3MPWBn2AdSZ1jW0IN6WcRdFcGiw4NORY0Tan9D95GgV3PUpe&#10;i/Pp0d2PbVMuT0b/LfZKDQfd7w8IT53/ij/ug1YwC2PDl/AD5PoN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3HlPPwAAAANsAAAAPAAAAAAAAAAAAAAAAAJcCAABkcnMvZG93bnJl&#10;di54bWxQSwUGAAAAAAQABAD1AAAAhAMAAAAA&#10;" filled="f" strokecolor="#003258" strokeweight=".65pt"/>
                <v:rect id="Rectangle 41" o:spid="_x0000_s1049" style="position:absolute;left:9044;top:12338;width:634;height:348;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ZRCwwAA&#10;ANsAAAAPAAAAZHJzL2Rvd25yZXYueG1sRI/RagIxFETfBf8hXKFvml0p4m6NooViEXxQ+wGXzXWz&#10;urnZJqlu/94UCj4OM3OGWax624ob+dA4VpBPMhDEldMN1wq+Th/jOYgQkTW2jknBLwVYLYeDBZba&#10;3flAt2OsRYJwKFGBibErpQyVIYth4jri5J2dtxiT9LXUHu8Jbls5zbKZtNhwWjDY0buh6nr8sQpo&#10;sz0Ul3Uwe+nzkO93s+J1+63Uy6hfv4GI1Mdn+L/9qRVMC/j7kn6AXD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wZRCwwAAANsAAAAPAAAAAAAAAAAAAAAAAJcCAABkcnMvZG93&#10;bnJldi54bWxQSwUGAAAAAAQABAD1AAAAhwMAAAAA&#10;" filled="f" stroked="f">
                  <v:textbox inset="0,0,0,0">
                    <w:txbxContent>
                      <w:p w14:paraId="5636BFBE" w14:textId="77777777" w:rsidR="005900F7" w:rsidRDefault="005900F7" w:rsidP="00E41EB8">
                        <w:pPr>
                          <w:jc w:val="center"/>
                        </w:pPr>
                        <w:r>
                          <w:rPr>
                            <w:rFonts w:ascii="Arial" w:hAnsi="Arial" w:cs="Arial"/>
                            <w:b/>
                            <w:bCs/>
                            <w:color w:val="003258"/>
                          </w:rPr>
                          <w:t>1.5 TTI</w:t>
                        </w:r>
                      </w:p>
                    </w:txbxContent>
                  </v:textbox>
                </v:rect>
                <v:group id="Group 42" o:spid="_x0000_s1050" style="position:absolute;left:8729;top:9863;width:1276;height:638" coordorigin="8729,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poieesIAAADbAAAADwAA&#10;AAAAAAAAAAAAAACpAgAAZHJzL2Rvd25yZXYueG1sUEsFBgAAAAAEAAQA+gAAAJgDAAAAAA==&#10;">
                  <v:rect id="Rectangle 43" o:spid="_x0000_s1051"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blUBwwAA&#10;ANsAAAAPAAAAZHJzL2Rvd25yZXYueG1sRI9Pi8IwFMTvwn6H8Ba8aeq/sluNsiyI4kHQ3YPHR/Ns&#10;i81LSWKt394IgsdhZn7DLFadqUVLzleWFYyGCQji3OqKCwX/f+vBFwgfkDXWlknBnTyslh+9BWba&#10;3vhA7TEUIkLYZ6igDKHJpPR5SQb90DbE0TtbZzBE6QqpHd4i3NRynCSpNFhxXCixod+S8svxahS4&#10;HX9XZnxPT7PTltt2ut8kl71S/c/uZw4iUBfe4Vd7qxVMRvD8En+AXD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OblUBwwAAANsAAAAPAAAAAAAAAAAAAAAAAJcCAABkcnMvZG93&#10;bnJldi54bWxQSwUGAAAAAAQABAD1AAAAhwMAAAAA&#10;" fillcolor="#dad3c5" stroked="f"/>
                  <v:rect id="Rectangle 44" o:spid="_x0000_s1052"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L/L4xAAA&#10;ANsAAAAPAAAAZHJzL2Rvd25yZXYueG1sRI9Bi8IwFITvgv8hPMGLaLoKq1SjyIKysB7Wqgdvj+bZ&#10;FpuX0sS2/nuzsOBxmJlvmNWmM6VoqHaFZQUfkwgEcWp1wZmC82k3XoBwHlljaZkUPMnBZt3vrTDW&#10;tuUjNYnPRICwi1FB7n0VS+nSnAy6ia2Ig3eztUEfZJ1JXWMb4KaU0yj6lAYLDgs5VvSVU3pPHkbB&#10;RY+S5/z3cOsuP21TLg5GX+d7pYaDbrsE4anz7/B/+1srmE3h70v4AXL9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Ey/y+MQAAADbAAAADwAAAAAAAAAAAAAAAACXAgAAZHJzL2Rv&#10;d25yZXYueG1sUEsFBgAAAAAEAAQA9QAAAIgDAAAAAA==&#10;" filled="f" strokecolor="#003258" strokeweight=".65pt"/>
                  <v:rect id="Rectangle 45" o:spid="_x0000_s1053" style="position:absolute;left:9044;top:10052;width:634;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8DV1wwAA&#10;ANsAAAAPAAAAZHJzL2Rvd25yZXYueG1sRI/dagIxFITvC75DOELvanarSF2NogVRCl748wCHzXGz&#10;ujlZk6jbt28KhV4OM/MNM1t0thEP8qF2rCAfZCCIS6drrhScjuu3DxAhImtsHJOCbwqwmPdeZlho&#10;9+Q9PQ6xEgnCoUAFJsa2kDKUhiyGgWuJk3d23mJM0ldSe3wmuG3ke5aNpcWa04LBlj4NldfD3Sqg&#10;1WY/uSyD2Umfh3z3NZ6MNjelXvvdcgoiUhf/w3/trVYwHMLvl/QD5Pw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a8DV1wwAAANsAAAAPAAAAAAAAAAAAAAAAAJcCAABkcnMvZG93&#10;bnJldi54bWxQSwUGAAAAAAQABAD1AAAAhwMAAAAA&#10;" filled="f" stroked="f">
                    <v:textbox inset="0,0,0,0">
                      <w:txbxContent>
                        <w:p w14:paraId="3B49EF34" w14:textId="77777777" w:rsidR="005900F7" w:rsidRDefault="005900F7" w:rsidP="00E41EB8">
                          <w:pPr>
                            <w:jc w:val="center"/>
                          </w:pPr>
                          <w:r>
                            <w:rPr>
                              <w:rFonts w:ascii="Arial" w:hAnsi="Arial" w:cs="Arial"/>
                              <w:b/>
                              <w:bCs/>
                              <w:color w:val="003258"/>
                            </w:rPr>
                            <w:t>1.5 TTI</w:t>
                          </w:r>
                        </w:p>
                      </w:txbxContent>
                    </v:textbox>
                  </v:rect>
                </v:group>
                <v:rect id="Rectangle 46" o:spid="_x0000_s1054" style="position:absolute;left:10380;top:9256;width:1427;height:64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cqhjwwAA&#10;ANsAAAAPAAAAZHJzL2Rvd25yZXYueG1sRI9Li8JAEITvgv9haMGbTlxFNDqK7AM9+gL11mTaJJjp&#10;CZlZE/fX7wiCx6KqvqLmy8YU4k6Vyy0rGPQjEMSJ1TmnCo6Hn94EhPPIGgvLpOBBDpaLdmuOsbY1&#10;7+i+96kIEHYxKsi8L2MpXZKRQde3JXHwrrYy6IOsUqkrrAPcFPIjisbSYM5hIcOSPjNKbvtfo2A9&#10;KVfnjf2r0+L7sj5tT9Ovw9Qr1e00qxkIT41/h1/tjVYwHMHzS/gBcvE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GcqhjwwAAANsAAAAPAAAAAAAAAAAAAAAAAJcCAABkcnMvZG93&#10;bnJldi54bWxQSwUGAAAAAAQABAD1AAAAhwMAAAAA&#10;" filled="f" stroked="f">
                  <v:textbox inset="0,0,0,0">
                    <w:txbxContent>
                      <w:p w14:paraId="753835D6" w14:textId="77777777" w:rsidR="005900F7" w:rsidRPr="003248A5" w:rsidRDefault="005900F7" w:rsidP="00E41EB8">
                        <w:pPr>
                          <w:jc w:val="center"/>
                        </w:pPr>
                        <w:r w:rsidRPr="003248A5">
                          <w:rPr>
                            <w:rFonts w:ascii="Arial" w:hAnsi="Arial" w:cs="Arial"/>
                            <w:b/>
                            <w:bCs/>
                            <w:color w:val="003258"/>
                          </w:rPr>
                          <w:t>TTI</w:t>
                        </w:r>
                      </w:p>
                    </w:txbxContent>
                  </v:textbox>
                </v:rect>
                <v:group id="Group 47" o:spid="_x0000_s1055" style="position:absolute;left:10457;top:9863;width:1276;height:638"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tv894sUAAADbAAAA&#10;DwAAAAAAAAAAAAAAAACpAgAAZHJzL2Rvd25yZXYueG1sUEsFBgAAAAAEAAQA+gAAAJsDAAAAAA==&#10;">
                  <v:rect id="Rectangle 48" o:spid="_x0000_s1056"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h811wwAA&#10;ANsAAAAPAAAAZHJzL2Rvd25yZXYueG1sRI9Pi8IwFMTvC36H8ARva6ruFq1GEUGUPQj+OXh8NM+2&#10;2LyUJNb67c3Cwh6HmfkNs1h1phYtOV9ZVjAaJiCIc6srLhRcztvPKQgfkDXWlknBizyslr2PBWba&#10;PvlI7SkUIkLYZ6igDKHJpPR5SQb90DbE0btZZzBE6QqpHT4j3NRynCSpNFhxXCixoU1J+f30MArc&#10;D88qM36l1+/rntv267BL7gelBv1uPQcRqAv/4b/2XiuYpPD7Jf4AuXw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Bh811wwAAANsAAAAPAAAAAAAAAAAAAAAAAJcCAABkcnMvZG93&#10;bnJldi54bWxQSwUGAAAAAAQABAD1AAAAhwMAAAAA&#10;" fillcolor="#dad3c5" stroked="f"/>
                  <v:rect id="Rectangle 49" o:spid="_x0000_s1057"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WFFgxgAA&#10;ANsAAAAPAAAAZHJzL2Rvd25yZXYueG1sRI9Pa8JAFMTvhX6H5RW8FN1ooQkxq5SCpVAPNerB2yP7&#10;8gezb0N2m8Rv3y0UPA4z8xsm206mFQP1rrGsYLmIQBAXVjdcKTgdd/MEhPPIGlvLpOBGDrabx4cM&#10;U21HPtCQ+0oECLsUFdTed6mUrqjJoFvYjjh4pe0N+iD7SuoexwA3rVxF0as02HBYqLGj95qKa/5j&#10;FJz1c36Lv/fldP4ahzbZG32JP5SaPU1vaxCeJn8P/7c/tYKXGP6+hB8gN7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DWFFgxgAAANsAAAAPAAAAAAAAAAAAAAAAAJcCAABkcnMv&#10;ZG93bnJldi54bWxQSwUGAAAAAAQABAD1AAAAigMAAAAA&#10;" filled="f" strokecolor="#003258" strokeweight=".65pt"/>
                  <v:rect id="Rectangle 50" o:spid="_x0000_s1058" style="position:absolute;left:10676;top:10052;width:467;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VKcEwQAA&#10;ANsAAAAPAAAAZHJzL2Rvd25yZXYueG1sRE/dasIwFL4f+A7hCN7NtHPI7EyLE8QheKHbAxyas6az&#10;OalJ1Pr25mKwy4/vf1kNthNX8qF1rCCfZiCIa6dbbhR8f22e30CEiKyxc0wK7hSgKkdPSyy0u/GB&#10;rsfYiBTCoUAFJsa+kDLUhiyGqeuJE/fjvMWYoG+k9nhL4baTL1k2lxZbTg0Ge1obqk/Hi1VAH9vD&#10;4ncVzF76POT73Xzxuj0rNRkPq3cQkYb4L/5zf2oFszQ2fUk/QJYP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lFSnBMEAAADbAAAADwAAAAAAAAAAAAAAAACXAgAAZHJzL2Rvd25y&#10;ZXYueG1sUEsFBgAAAAAEAAQA9QAAAIUDAAAAAA==&#10;" filled="f" stroked="f">
                    <v:textbox inset="0,0,0,0">
                      <w:txbxContent>
                        <w:p w14:paraId="3C78D52F" w14:textId="77777777" w:rsidR="005900F7" w:rsidRDefault="005900F7" w:rsidP="00E41EB8">
                          <w:pPr>
                            <w:jc w:val="center"/>
                          </w:pPr>
                          <w:r>
                            <w:rPr>
                              <w:rFonts w:ascii="Arial" w:hAnsi="Arial" w:cs="Arial"/>
                              <w:b/>
                              <w:bCs/>
                              <w:color w:val="003258"/>
                            </w:rPr>
                            <w:t>1 TTI</w:t>
                          </w:r>
                        </w:p>
                      </w:txbxContent>
                    </v:textbox>
                  </v:rect>
                </v:group>
                <v:group id="Group 51" o:spid="_x0000_s1059" style="position:absolute;left:10457;top:12179;width:1276;height:638"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3sjfnxAAAANsAAAAP&#10;AAAAAAAAAAAAAAAAAKkCAABkcnMvZG93bnJldi54bWxQSwUGAAAAAAQABAD6AAAAmgMAAAAA&#10;">
                  <v:rect id="Rectangle 52" o:spid="_x0000_s1060"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JIPnwAAA&#10;ANsAAAAPAAAAZHJzL2Rvd25yZXYueG1sRE9Ni8IwEL0L/ocwgjdNV1TcrmkRYVH2IFg9eBya2bbY&#10;TEqSrfXfbw6Cx8f73uaDaUVPzjeWFXzMExDEpdUNVwqul+/ZBoQPyBpby6TgSR7ybDzaYqrtg8/U&#10;F6ESMYR9igrqELpUSl/WZNDPbUccuV/rDIYIXSW1w0cMN61cJMlaGmw4NtTY0b6m8l78GQXuhz8b&#10;s3iub6vbkft+eTok95NS08mw+wIRaAhv8ct91AqWcX38En+AzP4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5JIPnwAAAANsAAAAPAAAAAAAAAAAAAAAAAJcCAABkcnMvZG93bnJl&#10;di54bWxQSwUGAAAAAAQABAD1AAAAhAMAAAAA&#10;" fillcolor="#dad3c5" stroked="f"/>
                  <v:rect id="Rectangle 53" o:spid="_x0000_s1061"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x/yxAAA&#10;ANsAAAAPAAAAZHJzL2Rvd25yZXYueG1sRI9Bi8IwFITvC/6H8AQvi6bKsko1iiysCHpYqx68PZpn&#10;W2xeShPb+u83guBxmJlvmMWqM6VoqHaFZQXjUQSCOLW64EzB6fg7nIFwHlljaZkUPMjBatn7WGCs&#10;bcsHahKfiQBhF6OC3PsqltKlORl0I1sRB+9qa4M+yDqTusY2wE0pJ1H0LQ0WHBZyrOgnp/SW3I2C&#10;s/5MHtO//bU779qmnO2Nvkw3Sg363XoOwlPn3+FXe6sVfI3h+SX8ALn8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u/sf8sQAAADbAAAADwAAAAAAAAAAAAAAAACXAgAAZHJzL2Rv&#10;d25yZXYueG1sUEsFBgAAAAAEAAQA9QAAAIgDAAAAAA==&#10;" filled="f" strokecolor="#003258" strokeweight=".65pt"/>
                  <v:rect id="Rectangle 54" o:spid="_x0000_s1062" style="position:absolute;left:10676;top:10052;width:467;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uuOTwwAA&#10;ANsAAAAPAAAAZHJzL2Rvd25yZXYueG1sRI/dagIxFITvBd8hHKF3ml0R0a1RbKEoghf+PMBhc7pZ&#10;3Zxsk1TXtzeFgpfDzHzDLFadbcSNfKgdK8hHGQji0umaKwXn09dwBiJEZI2NY1LwoACrZb+3wEK7&#10;Ox/odoyVSBAOBSowMbaFlKE0ZDGMXEucvG/nLcYkfSW1x3uC20aOs2wqLdacFgy29GmovB5/rQL6&#10;2Bzml3Uwe+nzkO930/lk86PU26Bbv4OI1MVX+L+91QomY/j7kn6AXD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tuuOTwwAAANsAAAAPAAAAAAAAAAAAAAAAAJcCAABkcnMvZG93&#10;bnJldi54bWxQSwUGAAAAAAQABAD1AAAAhwMAAAAA&#10;" filled="f" stroked="f">
                    <v:textbox inset="0,0,0,0">
                      <w:txbxContent>
                        <w:p w14:paraId="7FF79876" w14:textId="77777777" w:rsidR="005900F7" w:rsidRDefault="005900F7" w:rsidP="00E41EB8">
                          <w:pPr>
                            <w:jc w:val="center"/>
                          </w:pPr>
                          <w:r>
                            <w:rPr>
                              <w:rFonts w:ascii="Arial" w:hAnsi="Arial" w:cs="Arial"/>
                              <w:b/>
                              <w:bCs/>
                              <w:color w:val="003258"/>
                            </w:rPr>
                            <w:t>1 TTI</w:t>
                          </w:r>
                        </w:p>
                      </w:txbxContent>
                    </v:textbox>
                  </v:rect>
                </v:group>
                <v:shape id="AutoShape 55" o:spid="_x0000_s1063" style="position:absolute;left:9672;top:10824;width:2831;height:1091;flip:x;visibility:visible;mso-wrap-style:square;v-text-anchor:top" coordsize="21600,216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41hxQAA&#10;ANsAAAAPAAAAZHJzL2Rvd25yZXYueG1sRI/NasMwEITvhbyD2EBvjZw2lMSJYkKpQ6C95I9cF2tj&#10;O5ZWxlJj9+2rQqHHYWa+YVbZYI24U+drxwqmkwQEceF0zaWC0zF/moPwAVmjcUwKvslDth49rDDV&#10;ruc93Q+hFBHCPkUFVQhtKqUvKrLoJ64ljt7VdRZDlF0pdYd9hFsjn5PkVVqsOS5U2NJbRUVz+LIK&#10;th+L2faWN+fP3vl85y7mfVMYpR7Hw2YJItAQ/sN/7Z1WMHuB3y/xB8j1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n7jWHFAAAA2wAAAA8AAAAAAAAAAAAAAAAAlwIAAGRycy9k&#10;b3ducmV2LnhtbFBLBQYAAAAABAAEAPUAAACJAwAAAAA=&#10;" path="m3441,17544c5332,19607,8001,20781,10800,20781,16312,20782,20782,16312,20782,10800,20782,5287,16312,818,10800,818,7183,817,3848,2774,2085,5932l1371,5533c3279,2116,6886,-1,10800,-1,16764,,21600,4835,21600,10800,21600,16764,16764,21600,10800,21600,7772,21599,4883,20329,2838,18097l847,19921,1038,15529,5431,15720,3441,17544xe">
                  <v:stroke joinstyle="miter"/>
                  <v:path o:connecttype="custom" o:connectlocs="48,1;4,1;47,1;2,3;2,2;12,2" o:connectangles="0,0,0,0,0,0" textboxrect="3166,3168,18434,18432"/>
                </v:shape>
                <v:shape id="Freeform 56" o:spid="_x0000_s1064" style="position:absolute;left:9997;top:10129;width:484;height:107;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9oc/wwAA&#10;ANsAAAAPAAAAZHJzL2Rvd25yZXYueG1sRI9Bi8IwFITvC/6H8AQvi6ZqEalGEUHZi4dVDz0+mmdb&#10;bF5CE9v67zcLC3scZuYbZrsfTCM6an1tWcF8loAgLqyuuVRwv52maxA+IGtsLJOCN3nY70YfW8y0&#10;7fmbumsoRYSwz1BBFYLLpPRFRQb9zDri6D1sazBE2ZZSt9hHuGnkIklW0mDNcaFCR8eKiuf1ZRSc&#10;l5f1g/Oyo/PnKi2WucsvvVNqMh4OGxCBhvAf/mt/aQVpCr9f4g+Qux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H9oc/wwAAANsAAAAPAAAAAAAAAAAAAAAAAJcCAABkcnMvZG93&#10;bnJldi54bWxQSwUGAAAAAAQABAD1AAAAhwMAAAAA&#10;" path="m319,61l87,61,85,61,81,59,79,57,79,53,79,48,81,46,85,44,87,44,319,44,321,44,325,46,325,48,328,53,325,57,325,59,321,61,319,61xm106,106l0,53,106,,106,106xe" fillcolor="#003258" strokecolor="#003258" strokeweight=".1pt">
                  <v:path arrowok="t" o:connecttype="custom" o:connectlocs="1026,64;279,64;272,64;261,62;255,60;255,56;255,48;261,46;272,44;279,44;1026,44;1031,44;1045,46;1045,48;1054,56;1045,60;1045,62;1031,64;1026,64;1026,64;339,109;0,56;339,0;339,109" o:connectangles="0,0,0,0,0,0,0,0,0,0,0,0,0,0,0,0,0,0,0,0,0,0,0,0"/>
                  <o:lock v:ext="edit" verticies="t"/>
                </v:shape>
                <v:shape id="Freeform 57" o:spid="_x0000_s1065" style="position:absolute;left:9985;top:12433;width:484;height:107;flip:x;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lkZBxAAA&#10;ANsAAAAPAAAAZHJzL2Rvd25yZXYueG1sRI9Ba8JAFITvBf/D8gRvdVfRWlNXsUXB3tQGxNtr9pkE&#10;s29Ddo3x33cLhR6HmfmGWaw6W4mWGl861jAaKhDEmTMl5xrSr+3zKwgfkA1WjknDgzyslr2nBSbG&#10;3flA7THkIkLYJ6ihCKFOpPRZQRb90NXE0bu4xmKIssmlafAe4baSY6VepMWS40KBNX0UlF2PN6th&#10;O59dp9+bUyrbz9P7JD1vlNwrrQf9bv0GIlAX/sN/7Z3RMJnC75f4A+Ty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wpZGQcQAAADbAAAADwAAAAAAAAAAAAAAAACXAgAAZHJzL2Rv&#10;d25yZXYueG1sUEsFBgAAAAAEAAQA9QAAAIgDAAAAAA==&#10;" path="m319,61l87,61,85,61,81,59,79,57,79,53,79,48,81,46,85,44,87,44,319,44,321,44,325,46,325,48,328,53,325,57,325,59,321,61,319,61xm106,106l0,53,106,,106,106xe" fillcolor="#003258" strokecolor="#003258" strokeweight=".1pt">
                  <v:path arrowok="t" o:connecttype="custom" o:connectlocs="1026,64;279,64;272,64;261,62;255,60;255,56;255,48;261,46;272,44;279,44;1026,44;1031,44;1045,46;1045,48;1054,56;1045,60;1045,62;1031,64;1026,64;1026,64;339,109;0,56;339,0;339,109" o:connectangles="0,0,0,0,0,0,0,0,0,0,0,0,0,0,0,0,0,0,0,0,0,0,0,0"/>
                  <o:lock v:ext="edit" verticies="t"/>
                </v:shape>
                <w10:anchorlock/>
              </v:group>
            </w:pict>
          </mc:Fallback>
        </mc:AlternateContent>
      </w:r>
    </w:p>
    <w:p w14:paraId="2AB7894E" w14:textId="77777777" w:rsidR="00E41EB8" w:rsidRPr="002A0CDC" w:rsidRDefault="00E41EB8" w:rsidP="00214093">
      <w:pPr>
        <w:pStyle w:val="TH"/>
      </w:pPr>
      <w:r w:rsidRPr="002A0CDC">
        <w:t>Figure A.1 eNB and UE processing delays and HARQ RTT</w:t>
      </w:r>
    </w:p>
    <w:p w14:paraId="5E1B3420" w14:textId="77777777" w:rsidR="00E41EB8" w:rsidRPr="002A0CDC" w:rsidRDefault="00E41EB8" w:rsidP="00A67D3F">
      <w:pPr>
        <w:pStyle w:val="Heading3"/>
        <w:rPr>
          <w:lang w:val="en-US"/>
        </w:rPr>
      </w:pPr>
      <w:bookmarkStart w:id="58" w:name="_Toc303929536"/>
      <w:r w:rsidRPr="002A0CDC">
        <w:rPr>
          <w:lang w:val="en-US"/>
        </w:rPr>
        <w:t>Average UE in</w:t>
      </w:r>
      <w:r>
        <w:rPr>
          <w:lang w:val="en-US"/>
        </w:rPr>
        <w:t>i</w:t>
      </w:r>
      <w:r w:rsidRPr="002A0CDC">
        <w:rPr>
          <w:lang w:val="en-US"/>
        </w:rPr>
        <w:t>tiated UL transmission latency calculation</w:t>
      </w:r>
      <w:bookmarkEnd w:id="58"/>
    </w:p>
    <w:p w14:paraId="54AB91B5" w14:textId="77777777" w:rsidR="00E41EB8" w:rsidRDefault="00E41EB8" w:rsidP="00214093">
      <w:r w:rsidRPr="00991DFD">
        <w:t>Assume UE is</w:t>
      </w:r>
      <w:r>
        <w:t xml:space="preserve"> in connected/synchronized mode</w:t>
      </w:r>
      <w:r w:rsidRPr="00991DFD">
        <w:t xml:space="preserve"> and wants to do UL</w:t>
      </w:r>
      <w:r>
        <w:t xml:space="preserve"> transmission, e.g., to send TCP ACK</w:t>
      </w:r>
      <w:r w:rsidRPr="00991DFD">
        <w:t xml:space="preserve">. </w:t>
      </w:r>
      <w:r>
        <w:t xml:space="preserve">Following table shows the steps and their corresponding contribution to the UL transmission latency. To be consistent in comparison of DL and UL, we add the eNB processing delay in the UL after the UL data is received by the eNB (step 7). </w:t>
      </w:r>
    </w:p>
    <w:p w14:paraId="55019DAD" w14:textId="77777777" w:rsidR="00E41EB8" w:rsidRDefault="00E41EB8" w:rsidP="00214093"/>
    <w:p w14:paraId="3A0AD648" w14:textId="77777777" w:rsidR="00E41EB8" w:rsidRPr="001878BD" w:rsidRDefault="00E41EB8" w:rsidP="00214093">
      <w:pPr>
        <w:pStyle w:val="TH"/>
        <w:rPr>
          <w:bCs/>
        </w:rPr>
      </w:pPr>
      <w:r w:rsidRPr="001878BD">
        <w:t>Table A.1 UL transmission latency calculation</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0"/>
        <w:gridCol w:w="5421"/>
        <w:gridCol w:w="3209"/>
      </w:tblGrid>
      <w:tr w:rsidR="00E41EB8" w:rsidRPr="009F4649" w14:paraId="7201B5DB" w14:textId="77777777" w:rsidTr="00652444">
        <w:tc>
          <w:tcPr>
            <w:tcW w:w="650" w:type="dxa"/>
            <w:shd w:val="clear" w:color="auto" w:fill="auto"/>
          </w:tcPr>
          <w:p w14:paraId="4CCB593A" w14:textId="77777777" w:rsidR="00E41EB8" w:rsidRPr="000D5DE5" w:rsidRDefault="00E41EB8" w:rsidP="00214093">
            <w:pPr>
              <w:pStyle w:val="TAH"/>
              <w:rPr>
                <w:noProof/>
                <w:sz w:val="22"/>
              </w:rPr>
            </w:pPr>
            <w:r w:rsidRPr="000D5DE5">
              <w:t>Step</w:t>
            </w:r>
          </w:p>
        </w:tc>
        <w:tc>
          <w:tcPr>
            <w:tcW w:w="5421" w:type="dxa"/>
            <w:shd w:val="clear" w:color="auto" w:fill="auto"/>
          </w:tcPr>
          <w:p w14:paraId="302AF471" w14:textId="77777777" w:rsidR="00E41EB8" w:rsidRPr="000D5DE5" w:rsidRDefault="00E41EB8" w:rsidP="00214093">
            <w:pPr>
              <w:pStyle w:val="TAH"/>
              <w:rPr>
                <w:noProof/>
                <w:sz w:val="22"/>
              </w:rPr>
            </w:pPr>
            <w:r w:rsidRPr="000D5DE5">
              <w:t>Description</w:t>
            </w:r>
          </w:p>
        </w:tc>
        <w:tc>
          <w:tcPr>
            <w:tcW w:w="3209" w:type="dxa"/>
            <w:shd w:val="clear" w:color="auto" w:fill="auto"/>
          </w:tcPr>
          <w:p w14:paraId="7AF05BE1" w14:textId="77777777" w:rsidR="00E41EB8" w:rsidRPr="000D5DE5" w:rsidRDefault="00E41EB8" w:rsidP="00214093">
            <w:pPr>
              <w:pStyle w:val="TAH"/>
              <w:rPr>
                <w:noProof/>
                <w:sz w:val="22"/>
              </w:rPr>
            </w:pPr>
            <w:r w:rsidRPr="000D5DE5">
              <w:t>Delay</w:t>
            </w:r>
          </w:p>
        </w:tc>
      </w:tr>
      <w:tr w:rsidR="00E41EB8" w:rsidRPr="000D5DE5" w14:paraId="63C59A6A" w14:textId="77777777" w:rsidTr="00652444">
        <w:tc>
          <w:tcPr>
            <w:tcW w:w="650" w:type="dxa"/>
            <w:shd w:val="clear" w:color="auto" w:fill="auto"/>
          </w:tcPr>
          <w:p w14:paraId="46AA7AC9" w14:textId="77777777" w:rsidR="00E41EB8" w:rsidRPr="000D5DE5" w:rsidRDefault="00E41EB8" w:rsidP="00214093">
            <w:pPr>
              <w:pStyle w:val="TAL"/>
              <w:rPr>
                <w:noProof/>
                <w:sz w:val="22"/>
              </w:rPr>
            </w:pPr>
            <w:r w:rsidRPr="000D5DE5">
              <w:t>1.</w:t>
            </w:r>
          </w:p>
        </w:tc>
        <w:tc>
          <w:tcPr>
            <w:tcW w:w="5421" w:type="dxa"/>
            <w:shd w:val="clear" w:color="auto" w:fill="auto"/>
          </w:tcPr>
          <w:p w14:paraId="15353DF9" w14:textId="77777777" w:rsidR="00E41EB8" w:rsidRPr="000D5DE5" w:rsidRDefault="00E41EB8" w:rsidP="00214093">
            <w:pPr>
              <w:pStyle w:val="TAL"/>
              <w:rPr>
                <w:noProof/>
                <w:sz w:val="22"/>
              </w:rPr>
            </w:pPr>
            <w:r w:rsidRPr="000D5DE5">
              <w:t>Average delay to next SR opportunity</w:t>
            </w:r>
          </w:p>
        </w:tc>
        <w:tc>
          <w:tcPr>
            <w:tcW w:w="3209" w:type="dxa"/>
            <w:shd w:val="clear" w:color="auto" w:fill="auto"/>
          </w:tcPr>
          <w:p w14:paraId="369741D7" w14:textId="77777777" w:rsidR="00E41EB8" w:rsidRPr="000D5DE5" w:rsidRDefault="00E41EB8" w:rsidP="00214093">
            <w:pPr>
              <w:pStyle w:val="TAL"/>
              <w:rPr>
                <w:noProof/>
                <w:sz w:val="22"/>
              </w:rPr>
            </w:pPr>
            <w:r w:rsidRPr="000D5DE5">
              <w:t>SR periodicity/2</w:t>
            </w:r>
          </w:p>
        </w:tc>
      </w:tr>
      <w:tr w:rsidR="00E41EB8" w:rsidRPr="000D5DE5" w14:paraId="0D34FD2B" w14:textId="77777777" w:rsidTr="00652444">
        <w:tc>
          <w:tcPr>
            <w:tcW w:w="650" w:type="dxa"/>
            <w:shd w:val="clear" w:color="auto" w:fill="auto"/>
          </w:tcPr>
          <w:p w14:paraId="2EC1AF06" w14:textId="77777777" w:rsidR="00E41EB8" w:rsidRPr="000D5DE5" w:rsidRDefault="00E41EB8" w:rsidP="00214093">
            <w:pPr>
              <w:pStyle w:val="TAL"/>
              <w:rPr>
                <w:noProof/>
                <w:sz w:val="22"/>
              </w:rPr>
            </w:pPr>
            <w:r w:rsidRPr="000D5DE5">
              <w:t>2.</w:t>
            </w:r>
          </w:p>
        </w:tc>
        <w:tc>
          <w:tcPr>
            <w:tcW w:w="5421" w:type="dxa"/>
            <w:shd w:val="clear" w:color="auto" w:fill="auto"/>
          </w:tcPr>
          <w:p w14:paraId="57643CD7" w14:textId="77777777" w:rsidR="00E41EB8" w:rsidRPr="000D5DE5" w:rsidRDefault="00E41EB8" w:rsidP="00214093">
            <w:pPr>
              <w:pStyle w:val="TAL"/>
              <w:rPr>
                <w:noProof/>
                <w:sz w:val="22"/>
              </w:rPr>
            </w:pPr>
            <w:r w:rsidRPr="000D5DE5">
              <w:t>UE sends SR</w:t>
            </w:r>
          </w:p>
        </w:tc>
        <w:tc>
          <w:tcPr>
            <w:tcW w:w="3209" w:type="dxa"/>
            <w:shd w:val="clear" w:color="auto" w:fill="auto"/>
          </w:tcPr>
          <w:p w14:paraId="3B7EDEC5" w14:textId="77777777" w:rsidR="00E41EB8" w:rsidRPr="000D5DE5" w:rsidRDefault="00E41EB8" w:rsidP="00214093">
            <w:pPr>
              <w:pStyle w:val="TAL"/>
              <w:rPr>
                <w:noProof/>
                <w:sz w:val="22"/>
              </w:rPr>
            </w:pPr>
            <w:r w:rsidRPr="000D5DE5">
              <w:t>1 TTI</w:t>
            </w:r>
          </w:p>
        </w:tc>
      </w:tr>
      <w:tr w:rsidR="00E41EB8" w:rsidRPr="000D5DE5" w14:paraId="05AE0605" w14:textId="77777777" w:rsidTr="00652444">
        <w:tc>
          <w:tcPr>
            <w:tcW w:w="650" w:type="dxa"/>
            <w:shd w:val="clear" w:color="auto" w:fill="auto"/>
          </w:tcPr>
          <w:p w14:paraId="44E106AE" w14:textId="77777777" w:rsidR="00E41EB8" w:rsidRPr="000D5DE5" w:rsidRDefault="00E41EB8" w:rsidP="00214093">
            <w:pPr>
              <w:pStyle w:val="TAL"/>
              <w:rPr>
                <w:noProof/>
                <w:sz w:val="22"/>
              </w:rPr>
            </w:pPr>
            <w:r w:rsidRPr="000D5DE5">
              <w:t>3.</w:t>
            </w:r>
          </w:p>
        </w:tc>
        <w:tc>
          <w:tcPr>
            <w:tcW w:w="5421" w:type="dxa"/>
            <w:shd w:val="clear" w:color="auto" w:fill="auto"/>
          </w:tcPr>
          <w:p w14:paraId="07CA1390" w14:textId="77777777" w:rsidR="00E41EB8" w:rsidRPr="000D5DE5" w:rsidRDefault="00E41EB8" w:rsidP="00214093">
            <w:pPr>
              <w:pStyle w:val="TAL"/>
              <w:rPr>
                <w:noProof/>
                <w:sz w:val="22"/>
              </w:rPr>
            </w:pPr>
            <w:proofErr w:type="gramStart"/>
            <w:r w:rsidRPr="000D5DE5">
              <w:t>eNB</w:t>
            </w:r>
            <w:proofErr w:type="gramEnd"/>
            <w:r w:rsidRPr="000D5DE5">
              <w:t xml:space="preserve"> decodes SR and generates scheduling grant</w:t>
            </w:r>
          </w:p>
        </w:tc>
        <w:tc>
          <w:tcPr>
            <w:tcW w:w="3209" w:type="dxa"/>
            <w:shd w:val="clear" w:color="auto" w:fill="auto"/>
          </w:tcPr>
          <w:p w14:paraId="6E5D2053" w14:textId="77777777" w:rsidR="00E41EB8" w:rsidRPr="000D5DE5" w:rsidRDefault="00E41EB8" w:rsidP="00214093">
            <w:pPr>
              <w:pStyle w:val="TAL"/>
              <w:rPr>
                <w:noProof/>
                <w:sz w:val="22"/>
              </w:rPr>
            </w:pPr>
            <w:r w:rsidRPr="000D5DE5">
              <w:t>3 TTI</w:t>
            </w:r>
          </w:p>
        </w:tc>
      </w:tr>
      <w:tr w:rsidR="00E41EB8" w:rsidRPr="000D5DE5" w14:paraId="7D7C8BA8" w14:textId="77777777" w:rsidTr="00652444">
        <w:tc>
          <w:tcPr>
            <w:tcW w:w="650" w:type="dxa"/>
            <w:shd w:val="clear" w:color="auto" w:fill="auto"/>
          </w:tcPr>
          <w:p w14:paraId="002996A8" w14:textId="77777777" w:rsidR="00E41EB8" w:rsidRPr="000D5DE5" w:rsidRDefault="00E41EB8" w:rsidP="00214093">
            <w:pPr>
              <w:pStyle w:val="TAL"/>
              <w:rPr>
                <w:noProof/>
                <w:sz w:val="22"/>
              </w:rPr>
            </w:pPr>
            <w:r w:rsidRPr="000D5DE5">
              <w:t>4.</w:t>
            </w:r>
          </w:p>
        </w:tc>
        <w:tc>
          <w:tcPr>
            <w:tcW w:w="5421" w:type="dxa"/>
            <w:shd w:val="clear" w:color="auto" w:fill="auto"/>
          </w:tcPr>
          <w:p w14:paraId="56855E48" w14:textId="77777777" w:rsidR="00E41EB8" w:rsidRPr="000D5DE5" w:rsidRDefault="00E41EB8" w:rsidP="00214093">
            <w:pPr>
              <w:pStyle w:val="TAL"/>
              <w:rPr>
                <w:noProof/>
                <w:sz w:val="22"/>
              </w:rPr>
            </w:pPr>
            <w:r w:rsidRPr="000D5DE5">
              <w:t>Transmission of scheduling grant (assumed always error free)</w:t>
            </w:r>
          </w:p>
        </w:tc>
        <w:tc>
          <w:tcPr>
            <w:tcW w:w="3209" w:type="dxa"/>
            <w:shd w:val="clear" w:color="auto" w:fill="auto"/>
          </w:tcPr>
          <w:p w14:paraId="557ED349" w14:textId="77777777" w:rsidR="00E41EB8" w:rsidRPr="000D5DE5" w:rsidRDefault="00E41EB8" w:rsidP="00214093">
            <w:pPr>
              <w:pStyle w:val="TAL"/>
              <w:rPr>
                <w:noProof/>
                <w:sz w:val="22"/>
              </w:rPr>
            </w:pPr>
            <w:r w:rsidRPr="000D5DE5">
              <w:t>1 TTI</w:t>
            </w:r>
          </w:p>
        </w:tc>
      </w:tr>
      <w:tr w:rsidR="00E41EB8" w:rsidRPr="000D5DE5" w14:paraId="22D69338" w14:textId="77777777" w:rsidTr="00652444">
        <w:tc>
          <w:tcPr>
            <w:tcW w:w="650" w:type="dxa"/>
            <w:shd w:val="clear" w:color="auto" w:fill="auto"/>
          </w:tcPr>
          <w:p w14:paraId="2E069AB4" w14:textId="77777777" w:rsidR="00E41EB8" w:rsidRPr="000D5DE5" w:rsidRDefault="00E41EB8" w:rsidP="00214093">
            <w:pPr>
              <w:pStyle w:val="TAL"/>
              <w:rPr>
                <w:noProof/>
                <w:sz w:val="22"/>
              </w:rPr>
            </w:pPr>
            <w:r w:rsidRPr="000D5DE5">
              <w:t>5.</w:t>
            </w:r>
          </w:p>
        </w:tc>
        <w:tc>
          <w:tcPr>
            <w:tcW w:w="5421" w:type="dxa"/>
            <w:shd w:val="clear" w:color="auto" w:fill="auto"/>
          </w:tcPr>
          <w:p w14:paraId="4E69A9CE" w14:textId="77777777" w:rsidR="00E41EB8" w:rsidRPr="000D5DE5" w:rsidRDefault="00E41EB8" w:rsidP="00214093">
            <w:pPr>
              <w:pStyle w:val="TAL"/>
              <w:rPr>
                <w:noProof/>
                <w:sz w:val="22"/>
              </w:rPr>
            </w:pPr>
            <w:r w:rsidRPr="000D5DE5">
              <w:t>UE processing delay (decoding Scheduling grant + L1 encoding of data)</w:t>
            </w:r>
          </w:p>
        </w:tc>
        <w:tc>
          <w:tcPr>
            <w:tcW w:w="3209" w:type="dxa"/>
            <w:shd w:val="clear" w:color="auto" w:fill="auto"/>
          </w:tcPr>
          <w:p w14:paraId="46A42970" w14:textId="77777777" w:rsidR="00E41EB8" w:rsidRPr="000D5DE5" w:rsidRDefault="00E41EB8" w:rsidP="00214093">
            <w:pPr>
              <w:pStyle w:val="TAL"/>
              <w:rPr>
                <w:noProof/>
                <w:sz w:val="22"/>
              </w:rPr>
            </w:pPr>
            <w:r w:rsidRPr="000D5DE5">
              <w:t>3</w:t>
            </w:r>
            <w:r>
              <w:t xml:space="preserve"> </w:t>
            </w:r>
            <w:r w:rsidRPr="000D5DE5">
              <w:t>TTI</w:t>
            </w:r>
          </w:p>
        </w:tc>
      </w:tr>
      <w:tr w:rsidR="00E41EB8" w:rsidRPr="000D5DE5" w14:paraId="4863827A" w14:textId="77777777" w:rsidTr="00652444">
        <w:tc>
          <w:tcPr>
            <w:tcW w:w="650" w:type="dxa"/>
            <w:shd w:val="clear" w:color="auto" w:fill="auto"/>
          </w:tcPr>
          <w:p w14:paraId="1CDA838B" w14:textId="77777777" w:rsidR="00E41EB8" w:rsidRPr="000D5DE5" w:rsidRDefault="00E41EB8" w:rsidP="00214093">
            <w:pPr>
              <w:pStyle w:val="TAL"/>
              <w:rPr>
                <w:noProof/>
                <w:sz w:val="22"/>
              </w:rPr>
            </w:pPr>
            <w:r w:rsidRPr="000D5DE5">
              <w:t>6.</w:t>
            </w:r>
          </w:p>
        </w:tc>
        <w:tc>
          <w:tcPr>
            <w:tcW w:w="5421" w:type="dxa"/>
            <w:shd w:val="clear" w:color="auto" w:fill="auto"/>
          </w:tcPr>
          <w:p w14:paraId="05F527D1" w14:textId="77777777" w:rsidR="00E41EB8" w:rsidRPr="000D5DE5" w:rsidRDefault="00E41EB8" w:rsidP="00214093">
            <w:pPr>
              <w:pStyle w:val="TAL"/>
              <w:rPr>
                <w:noProof/>
                <w:sz w:val="22"/>
              </w:rPr>
            </w:pPr>
            <w:r w:rsidRPr="000D5DE5">
              <w:t>UE sends UL transmission</w:t>
            </w:r>
          </w:p>
        </w:tc>
        <w:tc>
          <w:tcPr>
            <w:tcW w:w="3209" w:type="dxa"/>
            <w:shd w:val="clear" w:color="auto" w:fill="auto"/>
          </w:tcPr>
          <w:p w14:paraId="290538DF" w14:textId="77777777" w:rsidR="00E41EB8" w:rsidRPr="000D5DE5" w:rsidRDefault="00E41EB8" w:rsidP="00214093">
            <w:pPr>
              <w:pStyle w:val="TAL"/>
              <w:rPr>
                <w:noProof/>
                <w:sz w:val="22"/>
              </w:rPr>
            </w:pPr>
            <w:r w:rsidRPr="000D5DE5">
              <w:t>(1 + p*8) TTI where p is initial BLER.</w:t>
            </w:r>
          </w:p>
        </w:tc>
      </w:tr>
      <w:tr w:rsidR="00E41EB8" w:rsidRPr="000D5DE5" w14:paraId="28DAF0CA" w14:textId="77777777" w:rsidTr="00652444">
        <w:tc>
          <w:tcPr>
            <w:tcW w:w="650" w:type="dxa"/>
            <w:shd w:val="clear" w:color="auto" w:fill="auto"/>
          </w:tcPr>
          <w:p w14:paraId="2C915664" w14:textId="77777777" w:rsidR="00E41EB8" w:rsidRPr="000D5DE5" w:rsidRDefault="00E41EB8" w:rsidP="00214093">
            <w:pPr>
              <w:pStyle w:val="TAL"/>
              <w:rPr>
                <w:noProof/>
                <w:sz w:val="22"/>
              </w:rPr>
            </w:pPr>
            <w:r>
              <w:t>7.</w:t>
            </w:r>
          </w:p>
        </w:tc>
        <w:tc>
          <w:tcPr>
            <w:tcW w:w="5421" w:type="dxa"/>
            <w:shd w:val="clear" w:color="auto" w:fill="auto"/>
          </w:tcPr>
          <w:p w14:paraId="5EAC0C86" w14:textId="77777777" w:rsidR="00E41EB8" w:rsidRPr="000D5DE5" w:rsidRDefault="00E41EB8" w:rsidP="00214093">
            <w:pPr>
              <w:pStyle w:val="TAL"/>
              <w:rPr>
                <w:noProof/>
                <w:sz w:val="22"/>
              </w:rPr>
            </w:pPr>
            <w:proofErr w:type="gramStart"/>
            <w:r>
              <w:t>eNB</w:t>
            </w:r>
            <w:proofErr w:type="gramEnd"/>
            <w:r>
              <w:t xml:space="preserve"> receives and decodes the UL data</w:t>
            </w:r>
          </w:p>
        </w:tc>
        <w:tc>
          <w:tcPr>
            <w:tcW w:w="3209" w:type="dxa"/>
            <w:shd w:val="clear" w:color="auto" w:fill="auto"/>
          </w:tcPr>
          <w:p w14:paraId="0969547D" w14:textId="77777777" w:rsidR="00E41EB8" w:rsidRPr="000D5DE5" w:rsidRDefault="00E41EB8" w:rsidP="00214093">
            <w:pPr>
              <w:pStyle w:val="TAL"/>
              <w:rPr>
                <w:noProof/>
                <w:sz w:val="22"/>
              </w:rPr>
            </w:pPr>
            <w:r>
              <w:t>1.5 TTI</w:t>
            </w:r>
          </w:p>
        </w:tc>
      </w:tr>
    </w:tbl>
    <w:p w14:paraId="725443C1" w14:textId="77777777" w:rsidR="00E41EB8" w:rsidRDefault="00E41EB8" w:rsidP="00214093"/>
    <w:p w14:paraId="25B8432B" w14:textId="4EFE4B6B" w:rsidR="00E41EB8" w:rsidRPr="00541DBB" w:rsidRDefault="00E41EB8" w:rsidP="00214093">
      <w:r>
        <w:t xml:space="preserve">In the table above, steps 1-4 and half delay of step 5 is assumed to be due to SR, and rest is assumed for UL data transmission in values shown in </w:t>
      </w:r>
      <w:r w:rsidR="00390E8C">
        <w:t>Table 4</w:t>
      </w:r>
      <w:r w:rsidR="00767A0A">
        <w:fldChar w:fldCharType="begin"/>
      </w:r>
      <w:r>
        <w:instrText xml:space="preserve"> REF _Ref419447425 \h </w:instrText>
      </w:r>
      <w:r w:rsidR="00767A0A">
        <w:fldChar w:fldCharType="end"/>
      </w:r>
      <w:r>
        <w:t>.</w:t>
      </w:r>
    </w:p>
    <w:p w14:paraId="28F58C6F" w14:textId="77777777" w:rsidR="004F7737" w:rsidRDefault="00652444" w:rsidP="00ED217A">
      <w:pPr>
        <w:pStyle w:val="Heading2"/>
      </w:pPr>
      <w:bookmarkStart w:id="59" w:name="_Toc303929537"/>
      <w:r>
        <w:lastRenderedPageBreak/>
        <w:t>A1.2</w:t>
      </w:r>
      <w:r>
        <w:tab/>
        <w:t>Simulation 2 [5]</w:t>
      </w:r>
      <w:bookmarkEnd w:id="59"/>
    </w:p>
    <w:p w14:paraId="6F19408F" w14:textId="77777777" w:rsidR="00652444" w:rsidRDefault="00652444" w:rsidP="00ED217A">
      <w:pPr>
        <w:pStyle w:val="Heading3"/>
        <w:rPr>
          <w:rFonts w:eastAsia="SimSun"/>
          <w:lang w:eastAsia="zh-CN"/>
        </w:rPr>
      </w:pPr>
      <w:bookmarkStart w:id="60" w:name="_Toc303929538"/>
      <w:r>
        <w:rPr>
          <w:rFonts w:eastAsia="SimSun" w:hint="eastAsia"/>
          <w:lang w:eastAsia="zh-CN"/>
        </w:rPr>
        <w:t xml:space="preserve">Simulation </w:t>
      </w:r>
      <w:r>
        <w:rPr>
          <w:rFonts w:eastAsia="SimSun"/>
          <w:lang w:eastAsia="zh-CN"/>
        </w:rPr>
        <w:t>assumptions</w:t>
      </w:r>
      <w:r>
        <w:rPr>
          <w:rFonts w:eastAsia="SimSun" w:hint="eastAsia"/>
          <w:lang w:eastAsia="zh-CN"/>
        </w:rPr>
        <w:t xml:space="preserve"> on radio aspects</w:t>
      </w:r>
      <w:bookmarkEnd w:id="60"/>
    </w:p>
    <w:p w14:paraId="36CE9DAB" w14:textId="77777777" w:rsidR="00652444" w:rsidRPr="00DB06F3" w:rsidRDefault="00652444" w:rsidP="00214093">
      <w:pPr>
        <w:pStyle w:val="TH"/>
        <w:rPr>
          <w:rFonts w:eastAsia="SimSun"/>
          <w:lang w:eastAsia="zh-CN"/>
        </w:rPr>
      </w:pPr>
      <w:r w:rsidRPr="00DB06F3">
        <w:rPr>
          <w:rFonts w:hint="eastAsia"/>
        </w:rPr>
        <w:t xml:space="preserve">Table </w:t>
      </w:r>
      <w:r w:rsidRPr="00DB06F3">
        <w:rPr>
          <w:rFonts w:eastAsia="SimSun" w:hint="eastAsia"/>
          <w:lang w:eastAsia="zh-CN"/>
        </w:rPr>
        <w:t>A.2-1:</w:t>
      </w:r>
      <w:r w:rsidRPr="00DB06F3">
        <w:rPr>
          <w:rFonts w:hint="eastAsia"/>
        </w:rPr>
        <w:t xml:space="preserve">  Simulation </w:t>
      </w:r>
      <w:r w:rsidRPr="00DB06F3">
        <w:rPr>
          <w:rFonts w:eastAsia="SimSun" w:hint="eastAsia"/>
          <w:lang w:eastAsia="zh-CN"/>
        </w:rPr>
        <w:t>a</w:t>
      </w:r>
      <w:r w:rsidRPr="00DB06F3">
        <w:rPr>
          <w:rFonts w:hint="eastAsia"/>
        </w:rPr>
        <w:t>ssumption</w:t>
      </w:r>
      <w:r w:rsidRPr="00DB06F3">
        <w:rPr>
          <w:rFonts w:eastAsia="SimSun" w:hint="eastAsia"/>
          <w:lang w:eastAsia="zh-CN"/>
        </w:rPr>
        <w:t>s on radio aspects</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172"/>
        <w:gridCol w:w="1457"/>
        <w:gridCol w:w="4898"/>
      </w:tblGrid>
      <w:tr w:rsidR="00652444" w:rsidRPr="005D3FC8" w14:paraId="571B97A5" w14:textId="77777777" w:rsidTr="00652444">
        <w:trPr>
          <w:tblHeader/>
          <w:jc w:val="center"/>
        </w:trPr>
        <w:tc>
          <w:tcPr>
            <w:tcW w:w="2629" w:type="dxa"/>
            <w:gridSpan w:val="2"/>
            <w:tcBorders>
              <w:bottom w:val="single" w:sz="4" w:space="0" w:color="auto"/>
            </w:tcBorders>
            <w:shd w:val="clear" w:color="auto" w:fill="C0C0C0"/>
            <w:vAlign w:val="center"/>
          </w:tcPr>
          <w:p w14:paraId="2F837C5E" w14:textId="77777777" w:rsidR="00652444" w:rsidRPr="005D3FC8" w:rsidRDefault="00652444" w:rsidP="00214093">
            <w:pPr>
              <w:pStyle w:val="TAH"/>
              <w:rPr>
                <w:noProof/>
              </w:rPr>
            </w:pPr>
            <w:r>
              <w:rPr>
                <w:rFonts w:hint="eastAsia"/>
              </w:rPr>
              <w:t>Parameter</w:t>
            </w:r>
          </w:p>
        </w:tc>
        <w:tc>
          <w:tcPr>
            <w:tcW w:w="4898" w:type="dxa"/>
            <w:tcBorders>
              <w:bottom w:val="single" w:sz="4" w:space="0" w:color="auto"/>
            </w:tcBorders>
            <w:shd w:val="clear" w:color="auto" w:fill="C0C0C0"/>
            <w:vAlign w:val="center"/>
          </w:tcPr>
          <w:p w14:paraId="6246F46B" w14:textId="77777777" w:rsidR="00652444" w:rsidRPr="005D3FC8" w:rsidRDefault="00652444" w:rsidP="00214093">
            <w:pPr>
              <w:pStyle w:val="TAH"/>
              <w:rPr>
                <w:noProof/>
              </w:rPr>
            </w:pPr>
            <w:r>
              <w:rPr>
                <w:rFonts w:hint="eastAsia"/>
              </w:rPr>
              <w:t>Assumption</w:t>
            </w:r>
          </w:p>
        </w:tc>
      </w:tr>
      <w:tr w:rsidR="00652444" w:rsidRPr="005D3FC8" w14:paraId="0455DAFC" w14:textId="77777777" w:rsidTr="00652444">
        <w:trPr>
          <w:cantSplit/>
          <w:jc w:val="center"/>
        </w:trPr>
        <w:tc>
          <w:tcPr>
            <w:tcW w:w="2629" w:type="dxa"/>
            <w:gridSpan w:val="2"/>
            <w:shd w:val="clear" w:color="auto" w:fill="auto"/>
            <w:vAlign w:val="center"/>
          </w:tcPr>
          <w:p w14:paraId="5895688F" w14:textId="77777777" w:rsidR="00652444" w:rsidRPr="005D3FC8" w:rsidRDefault="00652444" w:rsidP="00214093">
            <w:pPr>
              <w:pStyle w:val="TAC"/>
              <w:rPr>
                <w:noProof/>
              </w:rPr>
            </w:pPr>
            <w:r>
              <w:rPr>
                <w:rFonts w:hint="eastAsia"/>
              </w:rPr>
              <w:t>Simulation time</w:t>
            </w:r>
          </w:p>
        </w:tc>
        <w:tc>
          <w:tcPr>
            <w:tcW w:w="4898" w:type="dxa"/>
            <w:shd w:val="clear" w:color="auto" w:fill="auto"/>
            <w:vAlign w:val="center"/>
          </w:tcPr>
          <w:p w14:paraId="76D92B0F" w14:textId="77777777" w:rsidR="00652444" w:rsidRPr="007A26ED" w:rsidRDefault="00652444" w:rsidP="00214093">
            <w:pPr>
              <w:pStyle w:val="TAC"/>
              <w:rPr>
                <w:rFonts w:eastAsia="SimSun"/>
                <w:noProof/>
              </w:rPr>
            </w:pPr>
            <w:r>
              <w:rPr>
                <w:rFonts w:eastAsia="SimSun" w:hint="eastAsia"/>
              </w:rPr>
              <w:t>51</w:t>
            </w:r>
            <w:r>
              <w:rPr>
                <w:rFonts w:hint="eastAsia"/>
              </w:rPr>
              <w:t>s</w:t>
            </w:r>
            <w:r>
              <w:rPr>
                <w:rFonts w:eastAsia="SimSun" w:hint="eastAsia"/>
              </w:rPr>
              <w:t>(Ftp1), 100s(HTTP)</w:t>
            </w:r>
          </w:p>
        </w:tc>
      </w:tr>
      <w:tr w:rsidR="00652444" w:rsidRPr="005D3FC8" w14:paraId="146386DC" w14:textId="77777777" w:rsidTr="00652444">
        <w:trPr>
          <w:cantSplit/>
          <w:jc w:val="center"/>
        </w:trPr>
        <w:tc>
          <w:tcPr>
            <w:tcW w:w="2629" w:type="dxa"/>
            <w:gridSpan w:val="2"/>
            <w:shd w:val="clear" w:color="auto" w:fill="auto"/>
            <w:vAlign w:val="center"/>
          </w:tcPr>
          <w:p w14:paraId="6CBEA4D3" w14:textId="77777777" w:rsidR="00652444" w:rsidRPr="004F6816" w:rsidRDefault="00652444" w:rsidP="00214093">
            <w:pPr>
              <w:pStyle w:val="TAC"/>
              <w:rPr>
                <w:noProof/>
              </w:rPr>
            </w:pPr>
            <w:r>
              <w:rPr>
                <w:rFonts w:hint="eastAsia"/>
              </w:rPr>
              <w:t>System b</w:t>
            </w:r>
            <w:r w:rsidRPr="004F6816">
              <w:rPr>
                <w:rFonts w:hint="eastAsia"/>
              </w:rPr>
              <w:t>andwidth</w:t>
            </w:r>
          </w:p>
        </w:tc>
        <w:tc>
          <w:tcPr>
            <w:tcW w:w="4898" w:type="dxa"/>
            <w:shd w:val="clear" w:color="auto" w:fill="auto"/>
            <w:vAlign w:val="center"/>
          </w:tcPr>
          <w:p w14:paraId="68C62417" w14:textId="77777777" w:rsidR="00652444" w:rsidRPr="004F6816" w:rsidRDefault="00652444" w:rsidP="00214093">
            <w:pPr>
              <w:pStyle w:val="TAC"/>
              <w:rPr>
                <w:noProof/>
              </w:rPr>
            </w:pPr>
            <w:r>
              <w:rPr>
                <w:rFonts w:eastAsia="SimSun" w:hint="eastAsia"/>
              </w:rPr>
              <w:t>20</w:t>
            </w:r>
            <w:r>
              <w:rPr>
                <w:rFonts w:hint="eastAsia"/>
              </w:rPr>
              <w:t xml:space="preserve"> MHz</w:t>
            </w:r>
          </w:p>
        </w:tc>
      </w:tr>
      <w:tr w:rsidR="00652444" w:rsidRPr="005D3FC8" w14:paraId="264CD535" w14:textId="77777777" w:rsidTr="00652444">
        <w:trPr>
          <w:cantSplit/>
          <w:jc w:val="center"/>
        </w:trPr>
        <w:tc>
          <w:tcPr>
            <w:tcW w:w="2629" w:type="dxa"/>
            <w:gridSpan w:val="2"/>
            <w:shd w:val="clear" w:color="auto" w:fill="auto"/>
            <w:vAlign w:val="center"/>
          </w:tcPr>
          <w:p w14:paraId="49396D1B" w14:textId="77777777" w:rsidR="00652444" w:rsidRPr="005D3FC8" w:rsidRDefault="00652444" w:rsidP="00214093">
            <w:pPr>
              <w:pStyle w:val="TAC"/>
              <w:rPr>
                <w:noProof/>
              </w:rPr>
            </w:pPr>
            <w:r>
              <w:rPr>
                <w:rFonts w:hint="eastAsia"/>
              </w:rPr>
              <w:t>Duplex mode</w:t>
            </w:r>
          </w:p>
        </w:tc>
        <w:tc>
          <w:tcPr>
            <w:tcW w:w="4898" w:type="dxa"/>
            <w:shd w:val="clear" w:color="auto" w:fill="auto"/>
            <w:vAlign w:val="center"/>
          </w:tcPr>
          <w:p w14:paraId="3B1B6DB7" w14:textId="77777777" w:rsidR="00652444" w:rsidRPr="005D3FC8" w:rsidRDefault="00652444" w:rsidP="00214093">
            <w:pPr>
              <w:pStyle w:val="TAC"/>
              <w:rPr>
                <w:noProof/>
              </w:rPr>
            </w:pPr>
            <w:r>
              <w:rPr>
                <w:rFonts w:hint="eastAsia"/>
              </w:rPr>
              <w:t>FDD</w:t>
            </w:r>
          </w:p>
        </w:tc>
      </w:tr>
      <w:tr w:rsidR="00652444" w:rsidRPr="005D3FC8" w14:paraId="4F7D5CFA" w14:textId="77777777" w:rsidTr="00652444">
        <w:trPr>
          <w:cantSplit/>
          <w:jc w:val="center"/>
        </w:trPr>
        <w:tc>
          <w:tcPr>
            <w:tcW w:w="2629" w:type="dxa"/>
            <w:gridSpan w:val="2"/>
            <w:shd w:val="clear" w:color="auto" w:fill="auto"/>
            <w:vAlign w:val="center"/>
          </w:tcPr>
          <w:p w14:paraId="6C9C0FEB" w14:textId="77777777" w:rsidR="00652444" w:rsidRDefault="00652444" w:rsidP="00214093">
            <w:pPr>
              <w:pStyle w:val="TAC"/>
              <w:rPr>
                <w:noProof/>
              </w:rPr>
            </w:pPr>
            <w:r>
              <w:rPr>
                <w:rFonts w:hint="eastAsia"/>
              </w:rPr>
              <w:t xml:space="preserve">Carrier </w:t>
            </w:r>
            <w:r>
              <w:t>frequency</w:t>
            </w:r>
          </w:p>
        </w:tc>
        <w:tc>
          <w:tcPr>
            <w:tcW w:w="4898" w:type="dxa"/>
            <w:shd w:val="clear" w:color="auto" w:fill="auto"/>
            <w:vAlign w:val="center"/>
          </w:tcPr>
          <w:p w14:paraId="3A1B9705" w14:textId="77777777" w:rsidR="00652444" w:rsidRDefault="00652444" w:rsidP="00214093">
            <w:pPr>
              <w:pStyle w:val="TAC"/>
              <w:rPr>
                <w:noProof/>
              </w:rPr>
            </w:pPr>
            <w:r>
              <w:rPr>
                <w:rFonts w:hint="eastAsia"/>
              </w:rPr>
              <w:t>2</w:t>
            </w:r>
            <w:r w:rsidRPr="00370821">
              <w:t>GHz</w:t>
            </w:r>
          </w:p>
        </w:tc>
      </w:tr>
      <w:tr w:rsidR="00652444" w:rsidRPr="005D3FC8" w14:paraId="5B08C2CE" w14:textId="77777777" w:rsidTr="00652444">
        <w:trPr>
          <w:cantSplit/>
          <w:jc w:val="center"/>
        </w:trPr>
        <w:tc>
          <w:tcPr>
            <w:tcW w:w="2629" w:type="dxa"/>
            <w:gridSpan w:val="2"/>
            <w:shd w:val="clear" w:color="auto" w:fill="auto"/>
            <w:vAlign w:val="center"/>
          </w:tcPr>
          <w:p w14:paraId="1764CB93" w14:textId="77777777" w:rsidR="00652444" w:rsidRPr="004F6816" w:rsidRDefault="00652444" w:rsidP="00214093">
            <w:pPr>
              <w:pStyle w:val="TAC"/>
              <w:rPr>
                <w:noProof/>
              </w:rPr>
            </w:pPr>
            <w:r>
              <w:rPr>
                <w:rFonts w:hint="eastAsia"/>
              </w:rPr>
              <w:t>Cell layout</w:t>
            </w:r>
          </w:p>
        </w:tc>
        <w:tc>
          <w:tcPr>
            <w:tcW w:w="4898" w:type="dxa"/>
            <w:shd w:val="clear" w:color="auto" w:fill="auto"/>
            <w:vAlign w:val="center"/>
          </w:tcPr>
          <w:p w14:paraId="10E27755" w14:textId="77777777" w:rsidR="00652444" w:rsidRPr="004F6816" w:rsidRDefault="00652444" w:rsidP="00214093">
            <w:pPr>
              <w:pStyle w:val="TAC"/>
              <w:rPr>
                <w:noProof/>
              </w:rPr>
            </w:pPr>
            <w:r>
              <w:rPr>
                <w:rFonts w:hint="eastAsia"/>
              </w:rPr>
              <w:t xml:space="preserve">Hexagonal grid, </w:t>
            </w:r>
            <w:r>
              <w:rPr>
                <w:rFonts w:eastAsia="SimSun" w:hint="eastAsia"/>
              </w:rPr>
              <w:t>7</w:t>
            </w:r>
            <w:r>
              <w:rPr>
                <w:rFonts w:hint="eastAsia"/>
              </w:rPr>
              <w:t xml:space="preserve"> sites, 3 cells per site, with wrap-around</w:t>
            </w:r>
          </w:p>
        </w:tc>
      </w:tr>
      <w:tr w:rsidR="00652444" w:rsidRPr="005D3FC8" w14:paraId="6B86BBFE" w14:textId="77777777" w:rsidTr="00652444">
        <w:trPr>
          <w:cantSplit/>
          <w:jc w:val="center"/>
        </w:trPr>
        <w:tc>
          <w:tcPr>
            <w:tcW w:w="2629" w:type="dxa"/>
            <w:gridSpan w:val="2"/>
            <w:shd w:val="clear" w:color="auto" w:fill="auto"/>
            <w:vAlign w:val="center"/>
          </w:tcPr>
          <w:p w14:paraId="7A264B40" w14:textId="77777777" w:rsidR="00652444" w:rsidRPr="005D3FC8" w:rsidRDefault="00652444" w:rsidP="00214093">
            <w:pPr>
              <w:pStyle w:val="TAC"/>
              <w:rPr>
                <w:noProof/>
              </w:rPr>
            </w:pPr>
            <w:r>
              <w:rPr>
                <w:rFonts w:hint="eastAsia"/>
              </w:rPr>
              <w:t>Number of UEs</w:t>
            </w:r>
          </w:p>
        </w:tc>
        <w:tc>
          <w:tcPr>
            <w:tcW w:w="4898" w:type="dxa"/>
            <w:shd w:val="clear" w:color="auto" w:fill="auto"/>
            <w:vAlign w:val="center"/>
          </w:tcPr>
          <w:p w14:paraId="2A21BE1A" w14:textId="77777777" w:rsidR="00652444" w:rsidRPr="005D3FC8" w:rsidRDefault="00652444" w:rsidP="00214093">
            <w:pPr>
              <w:pStyle w:val="TAC"/>
              <w:rPr>
                <w:noProof/>
              </w:rPr>
            </w:pPr>
            <w:r>
              <w:rPr>
                <w:rFonts w:eastAsia="SimSun" w:hint="eastAsia"/>
              </w:rPr>
              <w:t>1, 5, 10, 20</w:t>
            </w:r>
            <w:r>
              <w:rPr>
                <w:rFonts w:hint="eastAsia"/>
              </w:rPr>
              <w:t xml:space="preserve"> per cell</w:t>
            </w:r>
          </w:p>
        </w:tc>
      </w:tr>
      <w:tr w:rsidR="00652444" w:rsidRPr="005D3FC8" w14:paraId="282A04A0" w14:textId="77777777" w:rsidTr="00652444">
        <w:trPr>
          <w:cantSplit/>
          <w:jc w:val="center"/>
        </w:trPr>
        <w:tc>
          <w:tcPr>
            <w:tcW w:w="2629" w:type="dxa"/>
            <w:gridSpan w:val="2"/>
            <w:shd w:val="clear" w:color="auto" w:fill="auto"/>
            <w:vAlign w:val="center"/>
          </w:tcPr>
          <w:p w14:paraId="2AE6E33B" w14:textId="77777777" w:rsidR="00652444" w:rsidRPr="005D3FC8" w:rsidRDefault="00652444" w:rsidP="00214093">
            <w:pPr>
              <w:pStyle w:val="TAC"/>
              <w:rPr>
                <w:noProof/>
              </w:rPr>
            </w:pPr>
            <w:r>
              <w:rPr>
                <w:rFonts w:hint="eastAsia"/>
              </w:rPr>
              <w:t>Inter-site distance</w:t>
            </w:r>
          </w:p>
        </w:tc>
        <w:tc>
          <w:tcPr>
            <w:tcW w:w="4898" w:type="dxa"/>
            <w:shd w:val="clear" w:color="auto" w:fill="auto"/>
            <w:vAlign w:val="center"/>
          </w:tcPr>
          <w:p w14:paraId="76A80DE5" w14:textId="77777777" w:rsidR="00652444" w:rsidRPr="005D3FC8" w:rsidRDefault="00652444" w:rsidP="00214093">
            <w:pPr>
              <w:pStyle w:val="TAC"/>
              <w:rPr>
                <w:noProof/>
              </w:rPr>
            </w:pPr>
            <w:r>
              <w:rPr>
                <w:rFonts w:hint="eastAsia"/>
              </w:rPr>
              <w:t>500m</w:t>
            </w:r>
          </w:p>
        </w:tc>
      </w:tr>
      <w:tr w:rsidR="00652444" w:rsidRPr="005D3FC8" w14:paraId="22F60BE5" w14:textId="77777777" w:rsidTr="00652444">
        <w:trPr>
          <w:cantSplit/>
          <w:jc w:val="center"/>
        </w:trPr>
        <w:tc>
          <w:tcPr>
            <w:tcW w:w="2629" w:type="dxa"/>
            <w:gridSpan w:val="2"/>
            <w:shd w:val="clear" w:color="auto" w:fill="auto"/>
            <w:vAlign w:val="center"/>
          </w:tcPr>
          <w:p w14:paraId="6F004078" w14:textId="77777777" w:rsidR="00652444" w:rsidRPr="004F6816" w:rsidRDefault="00652444" w:rsidP="00214093">
            <w:pPr>
              <w:pStyle w:val="TAC"/>
              <w:rPr>
                <w:noProof/>
              </w:rPr>
            </w:pPr>
            <w:r>
              <w:rPr>
                <w:rFonts w:hint="eastAsia"/>
              </w:rPr>
              <w:t>UE speed</w:t>
            </w:r>
          </w:p>
        </w:tc>
        <w:tc>
          <w:tcPr>
            <w:tcW w:w="4898" w:type="dxa"/>
            <w:shd w:val="clear" w:color="auto" w:fill="auto"/>
            <w:vAlign w:val="center"/>
          </w:tcPr>
          <w:p w14:paraId="77B62D55" w14:textId="77777777" w:rsidR="00652444" w:rsidRPr="004F6816" w:rsidRDefault="00652444" w:rsidP="00214093">
            <w:pPr>
              <w:pStyle w:val="TAC"/>
              <w:rPr>
                <w:noProof/>
              </w:rPr>
            </w:pPr>
            <w:r>
              <w:rPr>
                <w:rFonts w:eastAsia="SimSun" w:hint="eastAsia"/>
              </w:rPr>
              <w:t>3</w:t>
            </w:r>
            <w:r>
              <w:rPr>
                <w:rFonts w:hint="eastAsia"/>
              </w:rPr>
              <w:t>Km/h</w:t>
            </w:r>
          </w:p>
        </w:tc>
      </w:tr>
      <w:tr w:rsidR="00652444" w:rsidRPr="005D3FC8" w14:paraId="2346E054" w14:textId="77777777" w:rsidTr="00652444">
        <w:trPr>
          <w:cantSplit/>
          <w:jc w:val="center"/>
        </w:trPr>
        <w:tc>
          <w:tcPr>
            <w:tcW w:w="2629" w:type="dxa"/>
            <w:gridSpan w:val="2"/>
            <w:shd w:val="clear" w:color="auto" w:fill="auto"/>
            <w:vAlign w:val="center"/>
          </w:tcPr>
          <w:p w14:paraId="543306F7" w14:textId="77777777" w:rsidR="00652444" w:rsidRPr="00FE6D90" w:rsidRDefault="00652444" w:rsidP="00214093">
            <w:pPr>
              <w:pStyle w:val="TAC"/>
              <w:rPr>
                <w:noProof/>
              </w:rPr>
            </w:pPr>
            <w:r w:rsidRPr="00370821">
              <w:t>Antenna configuration</w:t>
            </w:r>
          </w:p>
        </w:tc>
        <w:tc>
          <w:tcPr>
            <w:tcW w:w="4898" w:type="dxa"/>
            <w:shd w:val="clear" w:color="auto" w:fill="auto"/>
            <w:vAlign w:val="center"/>
          </w:tcPr>
          <w:p w14:paraId="449F031A" w14:textId="77777777" w:rsidR="00652444" w:rsidRPr="00FE6D90" w:rsidRDefault="00652444" w:rsidP="00214093">
            <w:pPr>
              <w:pStyle w:val="TAC"/>
              <w:rPr>
                <w:noProof/>
              </w:rPr>
            </w:pPr>
            <w:r w:rsidRPr="00FE6D90">
              <w:t xml:space="preserve">2 </w:t>
            </w:r>
            <w:proofErr w:type="spellStart"/>
            <w:proofErr w:type="gramStart"/>
            <w:r w:rsidRPr="00FE6D90">
              <w:t>tx</w:t>
            </w:r>
            <w:proofErr w:type="spellEnd"/>
            <w:r w:rsidRPr="00FE6D90">
              <w:t xml:space="preserve"> ,</w:t>
            </w:r>
            <w:proofErr w:type="gramEnd"/>
            <w:r w:rsidRPr="00FE6D90">
              <w:t xml:space="preserve"> </w:t>
            </w:r>
            <w:r w:rsidRPr="00FE6D90">
              <w:rPr>
                <w:rFonts w:hint="eastAsia"/>
              </w:rPr>
              <w:t>4</w:t>
            </w:r>
            <w:r w:rsidRPr="00FE6D90">
              <w:t xml:space="preserve"> </w:t>
            </w:r>
            <w:proofErr w:type="spellStart"/>
            <w:r w:rsidRPr="00FE6D90">
              <w:t>rx</w:t>
            </w:r>
            <w:proofErr w:type="spellEnd"/>
            <w:r w:rsidRPr="00FE6D90">
              <w:rPr>
                <w:rFonts w:hint="eastAsia"/>
              </w:rPr>
              <w:t xml:space="preserve"> (CELL)</w:t>
            </w:r>
            <w:r w:rsidRPr="00FE6D90">
              <w:t> </w:t>
            </w:r>
            <w:r w:rsidRPr="00FE6D90">
              <w:rPr>
                <w:rFonts w:hint="eastAsia"/>
              </w:rPr>
              <w:t xml:space="preserve">; 1 </w:t>
            </w:r>
            <w:proofErr w:type="spellStart"/>
            <w:r w:rsidRPr="00FE6D90">
              <w:rPr>
                <w:rFonts w:hint="eastAsia"/>
              </w:rPr>
              <w:t>tx</w:t>
            </w:r>
            <w:proofErr w:type="spellEnd"/>
            <w:r w:rsidRPr="00FE6D90">
              <w:rPr>
                <w:rFonts w:hint="eastAsia"/>
              </w:rPr>
              <w:t xml:space="preserve">, 2 </w:t>
            </w:r>
            <w:proofErr w:type="spellStart"/>
            <w:r w:rsidRPr="00FE6D90">
              <w:rPr>
                <w:rFonts w:hint="eastAsia"/>
              </w:rPr>
              <w:t>rx</w:t>
            </w:r>
            <w:proofErr w:type="spellEnd"/>
            <w:r>
              <w:rPr>
                <w:rFonts w:hint="eastAsia"/>
              </w:rPr>
              <w:t xml:space="preserve"> </w:t>
            </w:r>
            <w:r w:rsidRPr="00FE6D90">
              <w:rPr>
                <w:rFonts w:hint="eastAsia"/>
              </w:rPr>
              <w:t>(UE)</w:t>
            </w:r>
          </w:p>
        </w:tc>
      </w:tr>
      <w:tr w:rsidR="00652444" w:rsidRPr="005D3FC8" w14:paraId="0DB961F2" w14:textId="77777777" w:rsidTr="00652444">
        <w:trPr>
          <w:cantSplit/>
          <w:jc w:val="center"/>
        </w:trPr>
        <w:tc>
          <w:tcPr>
            <w:tcW w:w="2629" w:type="dxa"/>
            <w:gridSpan w:val="2"/>
            <w:shd w:val="clear" w:color="auto" w:fill="auto"/>
            <w:vAlign w:val="center"/>
          </w:tcPr>
          <w:p w14:paraId="7118AEDC" w14:textId="77777777" w:rsidR="00652444" w:rsidRPr="006E4D61" w:rsidRDefault="00652444" w:rsidP="00214093">
            <w:pPr>
              <w:pStyle w:val="TAC"/>
              <w:rPr>
                <w:noProof/>
              </w:rPr>
            </w:pPr>
            <w:r w:rsidRPr="006E4D61">
              <w:t>Antenna pattern (horizontal)</w:t>
            </w:r>
          </w:p>
          <w:p w14:paraId="5AF91E8A" w14:textId="77777777" w:rsidR="00652444" w:rsidRDefault="00652444" w:rsidP="00214093">
            <w:pPr>
              <w:pStyle w:val="TAC"/>
              <w:rPr>
                <w:noProof/>
              </w:rPr>
            </w:pPr>
            <w:r w:rsidRPr="006E4D61">
              <w:t>(For 3-sector cell sites with fixed antenna patterns)</w:t>
            </w:r>
          </w:p>
        </w:tc>
        <w:tc>
          <w:tcPr>
            <w:tcW w:w="4898" w:type="dxa"/>
            <w:shd w:val="clear" w:color="auto" w:fill="auto"/>
            <w:vAlign w:val="center"/>
          </w:tcPr>
          <w:p w14:paraId="22156E46" w14:textId="77777777" w:rsidR="00652444" w:rsidRPr="00FE6D90" w:rsidRDefault="00652444" w:rsidP="00214093">
            <w:pPr>
              <w:pStyle w:val="TAC"/>
              <w:rPr>
                <w:noProof/>
              </w:rPr>
            </w:pPr>
            <w:r w:rsidRPr="00FE6D90">
              <w:object w:dxaOrig="3000" w:dyaOrig="880" w14:anchorId="74EA7193">
                <v:shape id="_x0000_i1036" type="#_x0000_t75" style="width:113.35pt;height:33.35pt" o:ole="">
                  <v:imagedata r:id="rId37" o:title=""/>
                </v:shape>
                <o:OLEObject Type="Embed" ProgID="Equation.3" ShapeID="_x0000_i1036" DrawAspect="Content" ObjectID="_1377758347" r:id="rId38"/>
              </w:object>
            </w:r>
          </w:p>
          <w:p w14:paraId="2B343A9D" w14:textId="77777777" w:rsidR="00652444" w:rsidRDefault="00652444" w:rsidP="00214093">
            <w:pPr>
              <w:pStyle w:val="TAC"/>
              <w:rPr>
                <w:noProof/>
              </w:rPr>
            </w:pPr>
            <w:r w:rsidRPr="00FE6D90">
              <w:object w:dxaOrig="440" w:dyaOrig="360" w14:anchorId="61141859">
                <v:shape id="_x0000_i1037" type="#_x0000_t75" style="width:18pt;height:14.65pt" o:ole="">
                  <v:imagedata r:id="rId39" o:title=""/>
                </v:shape>
                <o:OLEObject Type="Embed" ProgID="Equation.3" ShapeID="_x0000_i1037" DrawAspect="Content" ObjectID="_1377758348" r:id="rId40"/>
              </w:object>
            </w:r>
            <w:r w:rsidRPr="006E4D61">
              <w:t xml:space="preserve"> = 70 degrees</w:t>
            </w:r>
            <w:proofErr w:type="gramStart"/>
            <w:r w:rsidRPr="006E4D61">
              <w:t xml:space="preserve">,  </w:t>
            </w:r>
            <w:r w:rsidRPr="00FE6D90">
              <w:t>A</w:t>
            </w:r>
            <w:r w:rsidRPr="003F17D5">
              <w:rPr>
                <w:vertAlign w:val="subscript"/>
              </w:rPr>
              <w:t>m</w:t>
            </w:r>
            <w:proofErr w:type="gramEnd"/>
            <w:r w:rsidRPr="006E4D61">
              <w:t xml:space="preserve"> = 25 dB</w:t>
            </w:r>
          </w:p>
        </w:tc>
      </w:tr>
      <w:tr w:rsidR="00652444" w:rsidRPr="005D3FC8" w14:paraId="36539D37" w14:textId="77777777" w:rsidTr="00652444">
        <w:trPr>
          <w:cantSplit/>
          <w:jc w:val="center"/>
        </w:trPr>
        <w:tc>
          <w:tcPr>
            <w:tcW w:w="2629" w:type="dxa"/>
            <w:gridSpan w:val="2"/>
            <w:shd w:val="clear" w:color="auto" w:fill="auto"/>
            <w:vAlign w:val="center"/>
          </w:tcPr>
          <w:p w14:paraId="1BEF2A47" w14:textId="77777777" w:rsidR="00652444" w:rsidRPr="006E4D61" w:rsidRDefault="00652444" w:rsidP="00214093">
            <w:pPr>
              <w:pStyle w:val="TAC"/>
              <w:rPr>
                <w:noProof/>
              </w:rPr>
            </w:pPr>
            <w:r w:rsidRPr="006E4D61">
              <w:t>Antenna pattern (vertical)</w:t>
            </w:r>
          </w:p>
          <w:p w14:paraId="4135A376" w14:textId="77777777" w:rsidR="00652444" w:rsidRPr="006E4D61" w:rsidRDefault="00652444" w:rsidP="00214093">
            <w:pPr>
              <w:pStyle w:val="TAC"/>
              <w:rPr>
                <w:noProof/>
              </w:rPr>
            </w:pPr>
            <w:r w:rsidRPr="006E4D61">
              <w:t>(For 3-sector cell sites with fixed antenna patterns)</w:t>
            </w:r>
          </w:p>
        </w:tc>
        <w:tc>
          <w:tcPr>
            <w:tcW w:w="4898" w:type="dxa"/>
            <w:shd w:val="clear" w:color="auto" w:fill="auto"/>
            <w:vAlign w:val="center"/>
          </w:tcPr>
          <w:p w14:paraId="41CCAC26" w14:textId="77777777" w:rsidR="00652444" w:rsidRPr="00FE6D90" w:rsidRDefault="00652444" w:rsidP="00214093">
            <w:pPr>
              <w:pStyle w:val="TAC"/>
              <w:rPr>
                <w:noProof/>
              </w:rPr>
            </w:pPr>
            <w:r w:rsidRPr="00FE6D90">
              <w:object w:dxaOrig="3500" w:dyaOrig="880" w14:anchorId="5AF70996">
                <v:shape id="_x0000_i1038" type="#_x0000_t75" style="width:134pt;height:34pt" o:ole="">
                  <v:imagedata r:id="rId41" o:title=""/>
                </v:shape>
                <o:OLEObject Type="Embed" ProgID="Equation.3" ShapeID="_x0000_i1038" DrawAspect="Content" ObjectID="_1377758349" r:id="rId42"/>
              </w:object>
            </w:r>
          </w:p>
          <w:p w14:paraId="63F5162E" w14:textId="77777777" w:rsidR="00652444" w:rsidRPr="006E4D61" w:rsidRDefault="00652444" w:rsidP="00214093">
            <w:pPr>
              <w:pStyle w:val="TAC"/>
              <w:rPr>
                <w:noProof/>
              </w:rPr>
            </w:pPr>
            <w:r w:rsidRPr="00FE6D90">
              <w:object w:dxaOrig="420" w:dyaOrig="360" w14:anchorId="5237B7FA">
                <v:shape id="_x0000_i1039" type="#_x0000_t75" style="width:17.35pt;height:14.65pt" o:ole="">
                  <v:imagedata r:id="rId43" o:title=""/>
                </v:shape>
                <o:OLEObject Type="Embed" ProgID="Equation.3" ShapeID="_x0000_i1039" DrawAspect="Content" ObjectID="_1377758350" r:id="rId44"/>
              </w:object>
            </w:r>
            <w:r w:rsidRPr="006E4D61">
              <w:t xml:space="preserve"> = 10</w:t>
            </w:r>
            <w:proofErr w:type="gramStart"/>
            <w:r w:rsidRPr="006E4D61">
              <w:t xml:space="preserve">,  </w:t>
            </w:r>
            <w:proofErr w:type="spellStart"/>
            <w:r w:rsidRPr="00FE6D90">
              <w:t>SLA</w:t>
            </w:r>
            <w:r w:rsidRPr="003F17D5">
              <w:rPr>
                <w:vertAlign w:val="subscript"/>
              </w:rPr>
              <w:t>v</w:t>
            </w:r>
            <w:proofErr w:type="spellEnd"/>
            <w:proofErr w:type="gramEnd"/>
            <w:r w:rsidRPr="003F17D5">
              <w:rPr>
                <w:vertAlign w:val="subscript"/>
              </w:rPr>
              <w:t xml:space="preserve"> </w:t>
            </w:r>
            <w:r w:rsidRPr="006E4D61">
              <w:t>= 20 dB</w:t>
            </w:r>
          </w:p>
          <w:p w14:paraId="4C60BD86" w14:textId="77777777" w:rsidR="00652444" w:rsidRPr="00FE6D90" w:rsidRDefault="00652444" w:rsidP="00214093">
            <w:pPr>
              <w:pStyle w:val="TAC"/>
              <w:rPr>
                <w:noProof/>
              </w:rPr>
            </w:pPr>
            <w:r w:rsidRPr="006E4D61">
              <w:t xml:space="preserve">The parameter </w:t>
            </w:r>
            <w:r w:rsidRPr="00FE6D90">
              <w:object w:dxaOrig="420" w:dyaOrig="360" w14:anchorId="3E99CEA8">
                <v:shape id="_x0000_i1040" type="#_x0000_t75" style="width:17.35pt;height:14pt" o:ole="">
                  <v:imagedata r:id="rId45" o:title=""/>
                </v:shape>
                <o:OLEObject Type="Embed" ProgID="Equation.3" ShapeID="_x0000_i1040" DrawAspect="Content" ObjectID="_1377758351" r:id="rId46"/>
              </w:object>
            </w:r>
            <w:r w:rsidRPr="006E4D61">
              <w:t xml:space="preserve">is the electrical antenna </w:t>
            </w:r>
            <w:proofErr w:type="spellStart"/>
            <w:r>
              <w:t>down</w:t>
            </w:r>
            <w:r w:rsidRPr="006E4D61">
              <w:t>tilt</w:t>
            </w:r>
            <w:proofErr w:type="spellEnd"/>
            <w:r w:rsidRPr="006E4D61">
              <w:t xml:space="preserve">. The value for this parameter, as well as for a potential additional mechanical tilt, is not specified here, but may be set to fit other RRM techniques used. For calibration purposes, the values </w:t>
            </w:r>
            <w:r w:rsidRPr="00FE6D90">
              <w:object w:dxaOrig="420" w:dyaOrig="360" w14:anchorId="2D99DEE5">
                <v:shape id="_x0000_i1041" type="#_x0000_t75" style="width:18pt;height:17.35pt" o:ole="">
                  <v:imagedata r:id="rId47" o:title=""/>
                </v:shape>
                <o:OLEObject Type="Embed" ProgID="Equation.3" ShapeID="_x0000_i1041" DrawAspect="Content" ObjectID="_1377758352" r:id="rId48"/>
              </w:object>
            </w:r>
            <w:r w:rsidRPr="006E4D61">
              <w:t xml:space="preserve">= </w:t>
            </w:r>
            <w:r w:rsidRPr="00FE6D90">
              <w:rPr>
                <w:rFonts w:hint="eastAsia"/>
              </w:rPr>
              <w:t>15</w:t>
            </w:r>
            <w:r w:rsidRPr="006E4D61">
              <w:t xml:space="preserve"> degrees for 3GPP case 1 and </w:t>
            </w:r>
            <w:r w:rsidRPr="00FE6D90">
              <w:object w:dxaOrig="420" w:dyaOrig="360" w14:anchorId="0308C532">
                <v:shape id="_x0000_i1042" type="#_x0000_t75" style="width:20pt;height:14.65pt" o:ole="">
                  <v:imagedata r:id="rId49" o:title=""/>
                </v:shape>
                <o:OLEObject Type="Embed" ProgID="Equation.3" ShapeID="_x0000_i1042" DrawAspect="Content" ObjectID="_1377758353" r:id="rId50"/>
              </w:object>
            </w:r>
            <w:r w:rsidRPr="006E4D61">
              <w:t xml:space="preserve">= </w:t>
            </w:r>
            <w:r w:rsidRPr="00FE6D90">
              <w:rPr>
                <w:rFonts w:hint="eastAsia"/>
              </w:rPr>
              <w:t>6</w:t>
            </w:r>
            <w:r w:rsidRPr="006E4D61">
              <w:t xml:space="preserve"> degrees for 3GPP case 3 may be used. </w:t>
            </w:r>
            <w:r w:rsidRPr="006E4D61">
              <w:rPr>
                <w:rFonts w:hint="eastAsia"/>
              </w:rPr>
              <w:t>Antenna height at the base station is set to 32m. Antenna height at the UE is set to 1.5m.</w:t>
            </w:r>
          </w:p>
        </w:tc>
      </w:tr>
      <w:tr w:rsidR="00652444" w:rsidRPr="005D3FC8" w14:paraId="4D75E89C" w14:textId="77777777" w:rsidTr="00652444">
        <w:trPr>
          <w:cantSplit/>
          <w:jc w:val="center"/>
        </w:trPr>
        <w:tc>
          <w:tcPr>
            <w:tcW w:w="2629" w:type="dxa"/>
            <w:gridSpan w:val="2"/>
            <w:shd w:val="clear" w:color="auto" w:fill="auto"/>
            <w:vAlign w:val="center"/>
          </w:tcPr>
          <w:p w14:paraId="40C31129" w14:textId="77777777" w:rsidR="00652444" w:rsidRPr="006E4D61" w:rsidRDefault="00652444" w:rsidP="00214093">
            <w:pPr>
              <w:pStyle w:val="TAC"/>
              <w:rPr>
                <w:noProof/>
              </w:rPr>
            </w:pPr>
            <w:r w:rsidRPr="006E4D61">
              <w:rPr>
                <w:rFonts w:hint="eastAsia"/>
              </w:rPr>
              <w:t>Combining method in 3D antenna pattern</w:t>
            </w:r>
          </w:p>
        </w:tc>
        <w:tc>
          <w:tcPr>
            <w:tcW w:w="4898" w:type="dxa"/>
            <w:shd w:val="clear" w:color="auto" w:fill="auto"/>
            <w:vAlign w:val="center"/>
          </w:tcPr>
          <w:p w14:paraId="167624FE" w14:textId="77777777" w:rsidR="00652444" w:rsidRPr="00FE6D90" w:rsidRDefault="00652444" w:rsidP="00214093">
            <w:pPr>
              <w:pStyle w:val="TAC"/>
              <w:rPr>
                <w:noProof/>
              </w:rPr>
            </w:pPr>
            <w:r w:rsidRPr="00FE6D90">
              <w:object w:dxaOrig="3700" w:dyaOrig="360" w14:anchorId="0281C604">
                <v:shape id="_x0000_i1043" type="#_x0000_t75" style="width:164pt;height:14.65pt" o:ole="">
                  <v:imagedata r:id="rId51" o:title=""/>
                </v:shape>
                <o:OLEObject Type="Embed" ProgID="Equation.3" ShapeID="_x0000_i1043" DrawAspect="Content" ObjectID="_1377758354" r:id="rId52"/>
              </w:object>
            </w:r>
          </w:p>
        </w:tc>
      </w:tr>
      <w:tr w:rsidR="00652444" w:rsidRPr="005D3FC8" w14:paraId="235AEFFA" w14:textId="77777777" w:rsidTr="00652444">
        <w:trPr>
          <w:cantSplit/>
          <w:jc w:val="center"/>
        </w:trPr>
        <w:tc>
          <w:tcPr>
            <w:tcW w:w="2629" w:type="dxa"/>
            <w:gridSpan w:val="2"/>
            <w:shd w:val="clear" w:color="auto" w:fill="auto"/>
            <w:vAlign w:val="center"/>
          </w:tcPr>
          <w:p w14:paraId="3F697553" w14:textId="77777777" w:rsidR="00652444" w:rsidRPr="006E4D61" w:rsidRDefault="00652444" w:rsidP="00214093">
            <w:pPr>
              <w:pStyle w:val="TAC"/>
              <w:rPr>
                <w:noProof/>
              </w:rPr>
            </w:pPr>
            <w:r w:rsidRPr="00370821">
              <w:t>Total BS TX power (</w:t>
            </w:r>
            <w:proofErr w:type="spellStart"/>
            <w:r w:rsidRPr="00370821">
              <w:t>Ptotal</w:t>
            </w:r>
            <w:proofErr w:type="spellEnd"/>
            <w:r w:rsidRPr="00370821">
              <w:t>)</w:t>
            </w:r>
          </w:p>
        </w:tc>
        <w:tc>
          <w:tcPr>
            <w:tcW w:w="4898" w:type="dxa"/>
            <w:shd w:val="clear" w:color="auto" w:fill="auto"/>
            <w:vAlign w:val="center"/>
          </w:tcPr>
          <w:p w14:paraId="4BC6C406" w14:textId="77777777" w:rsidR="00652444" w:rsidRPr="00FE6D90" w:rsidRDefault="00652444" w:rsidP="00214093">
            <w:pPr>
              <w:pStyle w:val="TAC"/>
              <w:rPr>
                <w:noProof/>
              </w:rPr>
            </w:pPr>
            <w:r w:rsidRPr="00FE6D90">
              <w:rPr>
                <w:rFonts w:hint="eastAsia"/>
              </w:rPr>
              <w:t xml:space="preserve">46 </w:t>
            </w:r>
            <w:proofErr w:type="spellStart"/>
            <w:r w:rsidRPr="00E32E6F">
              <w:t>dBm</w:t>
            </w:r>
            <w:proofErr w:type="spellEnd"/>
            <w:r w:rsidRPr="00E32E6F">
              <w:t xml:space="preserve"> – </w:t>
            </w:r>
            <w:r>
              <w:rPr>
                <w:rFonts w:eastAsia="SimSun" w:hint="eastAsia"/>
              </w:rPr>
              <w:t>2</w:t>
            </w:r>
            <w:r w:rsidRPr="00E32E6F">
              <w:t>0MHz carrier</w:t>
            </w:r>
          </w:p>
        </w:tc>
      </w:tr>
      <w:tr w:rsidR="00652444" w:rsidRPr="005D3FC8" w14:paraId="3F9DFCD3" w14:textId="77777777" w:rsidTr="00652444">
        <w:trPr>
          <w:cantSplit/>
          <w:jc w:val="center"/>
        </w:trPr>
        <w:tc>
          <w:tcPr>
            <w:tcW w:w="2629" w:type="dxa"/>
            <w:gridSpan w:val="2"/>
            <w:shd w:val="clear" w:color="auto" w:fill="auto"/>
            <w:vAlign w:val="center"/>
          </w:tcPr>
          <w:p w14:paraId="72B4FC78" w14:textId="77777777" w:rsidR="00652444" w:rsidRPr="00370821" w:rsidRDefault="00652444" w:rsidP="00214093">
            <w:pPr>
              <w:pStyle w:val="TAC"/>
              <w:rPr>
                <w:noProof/>
              </w:rPr>
            </w:pPr>
            <w:r w:rsidRPr="006E4D61">
              <w:t>UE power class</w:t>
            </w:r>
          </w:p>
        </w:tc>
        <w:tc>
          <w:tcPr>
            <w:tcW w:w="4898" w:type="dxa"/>
            <w:shd w:val="clear" w:color="auto" w:fill="auto"/>
            <w:vAlign w:val="center"/>
          </w:tcPr>
          <w:p w14:paraId="24467FB5" w14:textId="77777777" w:rsidR="00652444" w:rsidRPr="00FE6D90" w:rsidRDefault="00652444" w:rsidP="00214093">
            <w:pPr>
              <w:pStyle w:val="TAC"/>
              <w:rPr>
                <w:noProof/>
              </w:rPr>
            </w:pPr>
            <w:r w:rsidRPr="006E4D61">
              <w:t>23dBm (200mW)</w:t>
            </w:r>
            <w:r w:rsidRPr="006E4D61">
              <w:br/>
              <w:t xml:space="preserve">This corresponds to the sum of PA powers in multiple </w:t>
            </w:r>
            <w:proofErr w:type="spellStart"/>
            <w:r w:rsidRPr="006E4D61">
              <w:t>Tx</w:t>
            </w:r>
            <w:proofErr w:type="spellEnd"/>
            <w:r w:rsidRPr="006E4D61">
              <w:t xml:space="preserve"> antenna case</w:t>
            </w:r>
          </w:p>
        </w:tc>
      </w:tr>
      <w:tr w:rsidR="00652444" w:rsidRPr="005D3FC8" w14:paraId="557DB498" w14:textId="77777777" w:rsidTr="00652444">
        <w:trPr>
          <w:cantSplit/>
          <w:jc w:val="center"/>
        </w:trPr>
        <w:tc>
          <w:tcPr>
            <w:tcW w:w="2629" w:type="dxa"/>
            <w:gridSpan w:val="2"/>
            <w:shd w:val="clear" w:color="auto" w:fill="auto"/>
            <w:vAlign w:val="center"/>
          </w:tcPr>
          <w:p w14:paraId="2AF8FBBA" w14:textId="77777777" w:rsidR="00652444" w:rsidRPr="006E4D61" w:rsidRDefault="00652444" w:rsidP="00214093">
            <w:pPr>
              <w:pStyle w:val="TAC"/>
              <w:rPr>
                <w:noProof/>
              </w:rPr>
            </w:pPr>
            <w:r w:rsidRPr="006E4D61">
              <w:t>Channel model</w:t>
            </w:r>
          </w:p>
        </w:tc>
        <w:tc>
          <w:tcPr>
            <w:tcW w:w="4898" w:type="dxa"/>
            <w:shd w:val="clear" w:color="auto" w:fill="auto"/>
            <w:vAlign w:val="center"/>
          </w:tcPr>
          <w:p w14:paraId="2CDDD694" w14:textId="77777777" w:rsidR="00652444" w:rsidRPr="006E4D61" w:rsidRDefault="00652444" w:rsidP="00214093">
            <w:pPr>
              <w:pStyle w:val="TAC"/>
              <w:rPr>
                <w:noProof/>
              </w:rPr>
            </w:pPr>
            <w:r w:rsidRPr="00FE6D90">
              <w:rPr>
                <w:rFonts w:hint="eastAsia"/>
              </w:rPr>
              <w:t>Large Fading channel model</w:t>
            </w:r>
          </w:p>
        </w:tc>
      </w:tr>
      <w:tr w:rsidR="00652444" w:rsidRPr="005D3FC8" w14:paraId="7A191199" w14:textId="77777777" w:rsidTr="00652444">
        <w:trPr>
          <w:cantSplit/>
          <w:jc w:val="center"/>
        </w:trPr>
        <w:tc>
          <w:tcPr>
            <w:tcW w:w="2629" w:type="dxa"/>
            <w:gridSpan w:val="2"/>
            <w:shd w:val="clear" w:color="auto" w:fill="auto"/>
            <w:vAlign w:val="center"/>
          </w:tcPr>
          <w:p w14:paraId="52861A56" w14:textId="77777777" w:rsidR="00652444" w:rsidRPr="00370821" w:rsidRDefault="00652444" w:rsidP="00214093">
            <w:pPr>
              <w:pStyle w:val="TAC"/>
              <w:rPr>
                <w:noProof/>
              </w:rPr>
            </w:pPr>
            <w:r w:rsidRPr="009F264F">
              <w:t xml:space="preserve">Distance-dependent </w:t>
            </w:r>
            <w:proofErr w:type="spellStart"/>
            <w:r w:rsidRPr="009F264F">
              <w:t>pathloss</w:t>
            </w:r>
            <w:proofErr w:type="spellEnd"/>
          </w:p>
        </w:tc>
        <w:tc>
          <w:tcPr>
            <w:tcW w:w="4898" w:type="dxa"/>
            <w:shd w:val="clear" w:color="auto" w:fill="auto"/>
            <w:vAlign w:val="center"/>
          </w:tcPr>
          <w:p w14:paraId="7DAD3D64" w14:textId="77777777" w:rsidR="00652444" w:rsidRPr="00FE6D90" w:rsidRDefault="00652444" w:rsidP="00214093">
            <w:pPr>
              <w:pStyle w:val="TAC"/>
              <w:rPr>
                <w:noProof/>
              </w:rPr>
            </w:pPr>
            <w:r>
              <w:t>L=</w:t>
            </w:r>
            <w:r>
              <w:rPr>
                <w:rFonts w:hint="eastAsia"/>
              </w:rPr>
              <w:t>128.1</w:t>
            </w:r>
            <w:r w:rsidRPr="00B508A5">
              <w:t>+37.6log10(R) (R in km)</w:t>
            </w:r>
          </w:p>
        </w:tc>
      </w:tr>
      <w:tr w:rsidR="00652444" w:rsidRPr="005D3FC8" w14:paraId="2E132B15" w14:textId="77777777" w:rsidTr="00652444">
        <w:trPr>
          <w:cantSplit/>
          <w:jc w:val="center"/>
        </w:trPr>
        <w:tc>
          <w:tcPr>
            <w:tcW w:w="2629" w:type="dxa"/>
            <w:gridSpan w:val="2"/>
            <w:shd w:val="clear" w:color="auto" w:fill="auto"/>
            <w:vAlign w:val="center"/>
          </w:tcPr>
          <w:p w14:paraId="2EC5068E" w14:textId="77777777" w:rsidR="00652444" w:rsidRPr="00FE6D90" w:rsidRDefault="00652444" w:rsidP="00214093">
            <w:pPr>
              <w:pStyle w:val="TAC"/>
              <w:rPr>
                <w:noProof/>
              </w:rPr>
            </w:pPr>
            <w:r w:rsidRPr="009F264F">
              <w:t xml:space="preserve">Lognormal </w:t>
            </w:r>
            <w:r w:rsidRPr="003C127F">
              <w:rPr>
                <w:rFonts w:hint="eastAsia"/>
              </w:rPr>
              <w:t>s</w:t>
            </w:r>
            <w:r w:rsidRPr="009F264F">
              <w:t>hadowing</w:t>
            </w:r>
            <w:r w:rsidRPr="003C127F">
              <w:rPr>
                <w:rFonts w:hint="eastAsia"/>
              </w:rPr>
              <w:t xml:space="preserve"> model</w:t>
            </w:r>
          </w:p>
        </w:tc>
        <w:tc>
          <w:tcPr>
            <w:tcW w:w="4898" w:type="dxa"/>
            <w:shd w:val="clear" w:color="auto" w:fill="auto"/>
            <w:vAlign w:val="center"/>
          </w:tcPr>
          <w:p w14:paraId="579945AF" w14:textId="77777777" w:rsidR="00652444" w:rsidRPr="00FE6D90" w:rsidRDefault="00652444" w:rsidP="00214093">
            <w:pPr>
              <w:pStyle w:val="TAC"/>
              <w:rPr>
                <w:noProof/>
              </w:rPr>
            </w:pPr>
            <w:r w:rsidRPr="005577BE">
              <w:t>R</w:t>
            </w:r>
            <w:r w:rsidRPr="005577BE">
              <w:rPr>
                <w:rFonts w:hint="eastAsia"/>
              </w:rPr>
              <w:t xml:space="preserve">eference to </w:t>
            </w:r>
            <w:r w:rsidRPr="00F76C75">
              <w:rPr>
                <w:rFonts w:hint="eastAsia"/>
              </w:rPr>
              <w:t>B1.4.1.4</w:t>
            </w:r>
            <w:r w:rsidRPr="005577BE">
              <w:rPr>
                <w:rFonts w:hint="eastAsia"/>
              </w:rPr>
              <w:t xml:space="preserve"> in </w:t>
            </w:r>
            <w:r w:rsidRPr="00F76C75">
              <w:rPr>
                <w:rFonts w:hint="eastAsia"/>
              </w:rPr>
              <w:t>UMTS TR30.03</w:t>
            </w:r>
          </w:p>
        </w:tc>
      </w:tr>
      <w:tr w:rsidR="00652444" w:rsidRPr="005D3FC8" w14:paraId="51E5A3B7" w14:textId="77777777" w:rsidTr="00652444">
        <w:trPr>
          <w:cantSplit/>
          <w:jc w:val="center"/>
        </w:trPr>
        <w:tc>
          <w:tcPr>
            <w:tcW w:w="2629" w:type="dxa"/>
            <w:gridSpan w:val="2"/>
            <w:shd w:val="clear" w:color="auto" w:fill="auto"/>
            <w:vAlign w:val="center"/>
          </w:tcPr>
          <w:p w14:paraId="30689CAC" w14:textId="77777777" w:rsidR="00652444" w:rsidRPr="00FE6D90" w:rsidRDefault="00652444" w:rsidP="00214093">
            <w:pPr>
              <w:pStyle w:val="TAC"/>
              <w:rPr>
                <w:noProof/>
              </w:rPr>
            </w:pPr>
            <w:r w:rsidRPr="009F264F">
              <w:t>Lognormal shadowing standard deviation</w:t>
            </w:r>
          </w:p>
        </w:tc>
        <w:tc>
          <w:tcPr>
            <w:tcW w:w="4898" w:type="dxa"/>
            <w:shd w:val="clear" w:color="auto" w:fill="auto"/>
            <w:vAlign w:val="center"/>
          </w:tcPr>
          <w:p w14:paraId="384F365F" w14:textId="77777777" w:rsidR="00652444" w:rsidRPr="00FE6D90" w:rsidRDefault="00652444" w:rsidP="00214093">
            <w:pPr>
              <w:pStyle w:val="TAC"/>
              <w:rPr>
                <w:noProof/>
              </w:rPr>
            </w:pPr>
            <w:r>
              <w:rPr>
                <w:rFonts w:hint="eastAsia"/>
              </w:rPr>
              <w:t>8dB</w:t>
            </w:r>
          </w:p>
        </w:tc>
      </w:tr>
      <w:tr w:rsidR="00652444" w:rsidRPr="005D3FC8" w14:paraId="6690846B" w14:textId="77777777" w:rsidTr="00652444">
        <w:trPr>
          <w:cantSplit/>
          <w:jc w:val="center"/>
        </w:trPr>
        <w:tc>
          <w:tcPr>
            <w:tcW w:w="2629" w:type="dxa"/>
            <w:gridSpan w:val="2"/>
            <w:shd w:val="clear" w:color="auto" w:fill="auto"/>
            <w:vAlign w:val="center"/>
          </w:tcPr>
          <w:p w14:paraId="71C68F13" w14:textId="77777777" w:rsidR="00652444" w:rsidRPr="00FE6D90" w:rsidRDefault="00652444" w:rsidP="00214093">
            <w:pPr>
              <w:pStyle w:val="TAC"/>
              <w:rPr>
                <w:noProof/>
              </w:rPr>
            </w:pPr>
            <w:r w:rsidRPr="009F264F">
              <w:t>Correlation distance of shadowing</w:t>
            </w:r>
          </w:p>
        </w:tc>
        <w:tc>
          <w:tcPr>
            <w:tcW w:w="4898" w:type="dxa"/>
            <w:shd w:val="clear" w:color="auto" w:fill="auto"/>
            <w:vAlign w:val="center"/>
          </w:tcPr>
          <w:p w14:paraId="696BC5CF" w14:textId="77777777" w:rsidR="00652444" w:rsidRPr="00FE6D90" w:rsidRDefault="00652444" w:rsidP="00214093">
            <w:pPr>
              <w:pStyle w:val="TAC"/>
              <w:rPr>
                <w:noProof/>
              </w:rPr>
            </w:pPr>
            <w:r>
              <w:rPr>
                <w:rFonts w:hint="eastAsia"/>
              </w:rPr>
              <w:t xml:space="preserve">50 </w:t>
            </w:r>
            <w:proofErr w:type="spellStart"/>
            <w:r>
              <w:rPr>
                <w:rFonts w:hint="eastAsia"/>
              </w:rPr>
              <w:t>ms</w:t>
            </w:r>
            <w:proofErr w:type="spellEnd"/>
          </w:p>
        </w:tc>
      </w:tr>
      <w:tr w:rsidR="00652444" w:rsidRPr="005D3FC8" w14:paraId="00CE1CE5" w14:textId="77777777" w:rsidTr="00652444">
        <w:trPr>
          <w:cantSplit/>
          <w:trHeight w:val="81"/>
          <w:jc w:val="center"/>
        </w:trPr>
        <w:tc>
          <w:tcPr>
            <w:tcW w:w="1172" w:type="dxa"/>
            <w:vMerge w:val="restart"/>
            <w:shd w:val="clear" w:color="auto" w:fill="auto"/>
            <w:vAlign w:val="center"/>
          </w:tcPr>
          <w:p w14:paraId="5134DE21" w14:textId="77777777" w:rsidR="00652444" w:rsidRPr="009F264F" w:rsidRDefault="00652444" w:rsidP="00214093">
            <w:pPr>
              <w:pStyle w:val="TAC"/>
              <w:rPr>
                <w:noProof/>
              </w:rPr>
            </w:pPr>
            <w:r w:rsidRPr="009F264F">
              <w:t>Shadowing correlation</w:t>
            </w:r>
          </w:p>
        </w:tc>
        <w:tc>
          <w:tcPr>
            <w:tcW w:w="1457" w:type="dxa"/>
            <w:shd w:val="clear" w:color="auto" w:fill="auto"/>
            <w:vAlign w:val="center"/>
          </w:tcPr>
          <w:p w14:paraId="743A68FC" w14:textId="77777777" w:rsidR="00652444" w:rsidRPr="009F264F" w:rsidRDefault="00652444" w:rsidP="00214093">
            <w:pPr>
              <w:pStyle w:val="TAC"/>
              <w:rPr>
                <w:noProof/>
              </w:rPr>
            </w:pPr>
            <w:r w:rsidRPr="009F264F">
              <w:t>Between sites</w:t>
            </w:r>
          </w:p>
        </w:tc>
        <w:tc>
          <w:tcPr>
            <w:tcW w:w="4898" w:type="dxa"/>
            <w:vMerge w:val="restart"/>
            <w:shd w:val="clear" w:color="auto" w:fill="auto"/>
            <w:vAlign w:val="center"/>
          </w:tcPr>
          <w:p w14:paraId="7FDA72F2" w14:textId="77777777" w:rsidR="00652444" w:rsidRPr="00FE6D90" w:rsidRDefault="00652444" w:rsidP="00214093">
            <w:pPr>
              <w:pStyle w:val="TAC"/>
              <w:rPr>
                <w:noProof/>
              </w:rPr>
            </w:pPr>
            <w:r>
              <w:rPr>
                <w:rFonts w:hint="eastAsia"/>
              </w:rPr>
              <w:t>0.5</w:t>
            </w:r>
          </w:p>
          <w:p w14:paraId="7A78A13A" w14:textId="77777777" w:rsidR="00652444" w:rsidRPr="00FE6D90" w:rsidRDefault="00652444" w:rsidP="00214093">
            <w:pPr>
              <w:pStyle w:val="TAC"/>
              <w:rPr>
                <w:noProof/>
              </w:rPr>
            </w:pPr>
            <w:r>
              <w:rPr>
                <w:rFonts w:hint="eastAsia"/>
              </w:rPr>
              <w:t>1</w:t>
            </w:r>
          </w:p>
        </w:tc>
      </w:tr>
      <w:tr w:rsidR="00652444" w:rsidRPr="005D3FC8" w14:paraId="3C4A0E87" w14:textId="77777777" w:rsidTr="00652444">
        <w:trPr>
          <w:cantSplit/>
          <w:trHeight w:val="80"/>
          <w:jc w:val="center"/>
        </w:trPr>
        <w:tc>
          <w:tcPr>
            <w:tcW w:w="1172" w:type="dxa"/>
            <w:vMerge/>
            <w:shd w:val="clear" w:color="auto" w:fill="auto"/>
            <w:vAlign w:val="center"/>
          </w:tcPr>
          <w:p w14:paraId="7E37232D" w14:textId="77777777" w:rsidR="00652444" w:rsidRPr="009F264F" w:rsidRDefault="00652444" w:rsidP="00214093">
            <w:pPr>
              <w:pStyle w:val="TAC"/>
              <w:rPr>
                <w:noProof/>
              </w:rPr>
            </w:pPr>
          </w:p>
        </w:tc>
        <w:tc>
          <w:tcPr>
            <w:tcW w:w="1457" w:type="dxa"/>
            <w:shd w:val="clear" w:color="auto" w:fill="auto"/>
            <w:vAlign w:val="center"/>
          </w:tcPr>
          <w:p w14:paraId="244D7913" w14:textId="77777777" w:rsidR="00652444" w:rsidRPr="009F264F" w:rsidRDefault="00652444" w:rsidP="00214093">
            <w:pPr>
              <w:pStyle w:val="TAC"/>
              <w:rPr>
                <w:noProof/>
              </w:rPr>
            </w:pPr>
            <w:r w:rsidRPr="009F264F">
              <w:t xml:space="preserve">Between </w:t>
            </w:r>
            <w:r>
              <w:rPr>
                <w:rFonts w:hint="eastAsia"/>
              </w:rPr>
              <w:t>cell</w:t>
            </w:r>
            <w:r w:rsidRPr="009F264F">
              <w:t>s</w:t>
            </w:r>
          </w:p>
        </w:tc>
        <w:tc>
          <w:tcPr>
            <w:tcW w:w="4898" w:type="dxa"/>
            <w:vMerge/>
            <w:shd w:val="clear" w:color="auto" w:fill="auto"/>
            <w:vAlign w:val="center"/>
          </w:tcPr>
          <w:p w14:paraId="4B2A995B" w14:textId="77777777" w:rsidR="00652444" w:rsidRPr="00FE6D90" w:rsidRDefault="00652444" w:rsidP="00214093">
            <w:pPr>
              <w:pStyle w:val="TAC"/>
              <w:rPr>
                <w:noProof/>
              </w:rPr>
            </w:pPr>
          </w:p>
        </w:tc>
      </w:tr>
      <w:tr w:rsidR="00652444" w:rsidRPr="005D3FC8" w14:paraId="55C32BF8" w14:textId="77777777" w:rsidTr="00652444">
        <w:trPr>
          <w:cantSplit/>
          <w:trHeight w:val="80"/>
          <w:jc w:val="center"/>
        </w:trPr>
        <w:tc>
          <w:tcPr>
            <w:tcW w:w="2629" w:type="dxa"/>
            <w:gridSpan w:val="2"/>
            <w:shd w:val="clear" w:color="auto" w:fill="auto"/>
            <w:vAlign w:val="center"/>
          </w:tcPr>
          <w:p w14:paraId="001C1C0D" w14:textId="77777777" w:rsidR="00652444" w:rsidRPr="009F264F" w:rsidRDefault="00652444" w:rsidP="00214093">
            <w:pPr>
              <w:pStyle w:val="TAC"/>
              <w:rPr>
                <w:noProof/>
              </w:rPr>
            </w:pPr>
            <w:r>
              <w:t>Penetration loss</w:t>
            </w:r>
          </w:p>
        </w:tc>
        <w:tc>
          <w:tcPr>
            <w:tcW w:w="4898" w:type="dxa"/>
            <w:shd w:val="clear" w:color="auto" w:fill="auto"/>
            <w:vAlign w:val="center"/>
          </w:tcPr>
          <w:p w14:paraId="516CCB61" w14:textId="77777777" w:rsidR="00652444" w:rsidRPr="00FE6D90" w:rsidRDefault="00652444" w:rsidP="00214093">
            <w:pPr>
              <w:pStyle w:val="TAC"/>
              <w:rPr>
                <w:noProof/>
              </w:rPr>
            </w:pPr>
            <w:r>
              <w:rPr>
                <w:rFonts w:hint="eastAsia"/>
              </w:rPr>
              <w:t>20dB</w:t>
            </w:r>
          </w:p>
        </w:tc>
      </w:tr>
      <w:tr w:rsidR="00652444" w:rsidRPr="005D3FC8" w14:paraId="64414BC3" w14:textId="77777777" w:rsidTr="00652444">
        <w:trPr>
          <w:cantSplit/>
          <w:trHeight w:val="80"/>
          <w:jc w:val="center"/>
        </w:trPr>
        <w:tc>
          <w:tcPr>
            <w:tcW w:w="2629" w:type="dxa"/>
            <w:gridSpan w:val="2"/>
            <w:shd w:val="clear" w:color="auto" w:fill="auto"/>
            <w:vAlign w:val="center"/>
          </w:tcPr>
          <w:p w14:paraId="3B7AA841" w14:textId="77777777" w:rsidR="00652444" w:rsidRDefault="00652444" w:rsidP="00214093">
            <w:pPr>
              <w:pStyle w:val="TAC"/>
              <w:rPr>
                <w:noProof/>
              </w:rPr>
            </w:pPr>
            <w:r w:rsidRPr="001205CD">
              <w:rPr>
                <w:rFonts w:hint="eastAsia"/>
                <w:lang w:val="it-IT"/>
              </w:rPr>
              <w:t xml:space="preserve">CQI </w:t>
            </w:r>
            <w:proofErr w:type="spellStart"/>
            <w:r w:rsidRPr="001205CD">
              <w:rPr>
                <w:rFonts w:hint="eastAsia"/>
                <w:lang w:val="it-IT"/>
              </w:rPr>
              <w:t>measurement</w:t>
            </w:r>
            <w:proofErr w:type="spellEnd"/>
            <w:r w:rsidRPr="001205CD">
              <w:rPr>
                <w:rFonts w:hint="eastAsia"/>
                <w:lang w:val="it-IT"/>
              </w:rPr>
              <w:t xml:space="preserve"> </w:t>
            </w:r>
            <w:proofErr w:type="spellStart"/>
            <w:r w:rsidRPr="001205CD">
              <w:rPr>
                <w:rFonts w:hint="eastAsia"/>
                <w:lang w:val="it-IT"/>
              </w:rPr>
              <w:t>period</w:t>
            </w:r>
            <w:proofErr w:type="spellEnd"/>
          </w:p>
        </w:tc>
        <w:tc>
          <w:tcPr>
            <w:tcW w:w="4898" w:type="dxa"/>
            <w:shd w:val="clear" w:color="auto" w:fill="auto"/>
            <w:vAlign w:val="center"/>
          </w:tcPr>
          <w:p w14:paraId="6B959350" w14:textId="77777777" w:rsidR="00652444" w:rsidRPr="00FE6D90" w:rsidRDefault="00652444" w:rsidP="00214093">
            <w:pPr>
              <w:pStyle w:val="TAC"/>
              <w:rPr>
                <w:noProof/>
              </w:rPr>
            </w:pPr>
            <w:r>
              <w:rPr>
                <w:rFonts w:hint="eastAsia"/>
              </w:rPr>
              <w:t xml:space="preserve">5 </w:t>
            </w:r>
            <w:proofErr w:type="spellStart"/>
            <w:r>
              <w:rPr>
                <w:rFonts w:hint="eastAsia"/>
              </w:rPr>
              <w:t>ms</w:t>
            </w:r>
            <w:proofErr w:type="spellEnd"/>
          </w:p>
        </w:tc>
      </w:tr>
      <w:tr w:rsidR="00652444" w:rsidRPr="005D3FC8" w14:paraId="7F5ADE9F" w14:textId="77777777" w:rsidTr="00652444">
        <w:trPr>
          <w:cantSplit/>
          <w:trHeight w:val="80"/>
          <w:jc w:val="center"/>
        </w:trPr>
        <w:tc>
          <w:tcPr>
            <w:tcW w:w="2629" w:type="dxa"/>
            <w:gridSpan w:val="2"/>
            <w:shd w:val="clear" w:color="auto" w:fill="auto"/>
            <w:vAlign w:val="center"/>
          </w:tcPr>
          <w:p w14:paraId="380460AA" w14:textId="77777777" w:rsidR="00652444" w:rsidRPr="001205CD" w:rsidRDefault="00652444" w:rsidP="00214093">
            <w:pPr>
              <w:pStyle w:val="TAC"/>
              <w:rPr>
                <w:noProof/>
                <w:lang w:val="it-IT"/>
              </w:rPr>
            </w:pPr>
            <w:r>
              <w:rPr>
                <w:rFonts w:hint="eastAsia"/>
                <w:lang w:val="it-IT"/>
              </w:rPr>
              <w:t xml:space="preserve">SRS reporting </w:t>
            </w:r>
            <w:proofErr w:type="spellStart"/>
            <w:r>
              <w:rPr>
                <w:rFonts w:hint="eastAsia"/>
                <w:lang w:val="it-IT"/>
              </w:rPr>
              <w:t>period</w:t>
            </w:r>
            <w:proofErr w:type="spellEnd"/>
          </w:p>
        </w:tc>
        <w:tc>
          <w:tcPr>
            <w:tcW w:w="4898" w:type="dxa"/>
            <w:shd w:val="clear" w:color="auto" w:fill="auto"/>
            <w:vAlign w:val="center"/>
          </w:tcPr>
          <w:p w14:paraId="1AFD3805" w14:textId="77777777" w:rsidR="00652444" w:rsidRPr="00FE6D90" w:rsidRDefault="00652444" w:rsidP="00214093">
            <w:pPr>
              <w:pStyle w:val="TAC"/>
              <w:rPr>
                <w:noProof/>
              </w:rPr>
            </w:pPr>
            <w:r>
              <w:rPr>
                <w:rFonts w:hint="eastAsia"/>
              </w:rPr>
              <w:t xml:space="preserve">5 </w:t>
            </w:r>
            <w:proofErr w:type="spellStart"/>
            <w:r>
              <w:rPr>
                <w:rFonts w:hint="eastAsia"/>
              </w:rPr>
              <w:t>ms</w:t>
            </w:r>
            <w:proofErr w:type="spellEnd"/>
          </w:p>
        </w:tc>
      </w:tr>
      <w:tr w:rsidR="00652444" w:rsidRPr="005D3FC8" w14:paraId="277FA061" w14:textId="77777777" w:rsidTr="00652444">
        <w:trPr>
          <w:cantSplit/>
          <w:trHeight w:val="80"/>
          <w:jc w:val="center"/>
        </w:trPr>
        <w:tc>
          <w:tcPr>
            <w:tcW w:w="2629" w:type="dxa"/>
            <w:gridSpan w:val="2"/>
            <w:shd w:val="clear" w:color="auto" w:fill="auto"/>
            <w:vAlign w:val="center"/>
          </w:tcPr>
          <w:p w14:paraId="5C1B6C8D" w14:textId="77777777" w:rsidR="00652444" w:rsidRDefault="00652444" w:rsidP="00214093">
            <w:pPr>
              <w:pStyle w:val="TAC"/>
              <w:rPr>
                <w:noProof/>
                <w:lang w:val="it-IT"/>
              </w:rPr>
            </w:pPr>
            <w:r>
              <w:t>N</w:t>
            </w:r>
            <w:r w:rsidRPr="00C37516">
              <w:rPr>
                <w:rFonts w:hint="eastAsia"/>
              </w:rPr>
              <w:t xml:space="preserve">umber </w:t>
            </w:r>
            <w:r>
              <w:rPr>
                <w:rFonts w:hint="eastAsia"/>
              </w:rPr>
              <w:t xml:space="preserve">of </w:t>
            </w:r>
            <w:r w:rsidRPr="00C37516">
              <w:rPr>
                <w:rFonts w:hint="eastAsia"/>
              </w:rPr>
              <w:t>RLC ARQ max transmit</w:t>
            </w:r>
          </w:p>
        </w:tc>
        <w:tc>
          <w:tcPr>
            <w:tcW w:w="4898" w:type="dxa"/>
            <w:shd w:val="clear" w:color="auto" w:fill="auto"/>
            <w:vAlign w:val="center"/>
          </w:tcPr>
          <w:p w14:paraId="2320418E" w14:textId="77777777" w:rsidR="00652444" w:rsidRPr="00FE6D90" w:rsidRDefault="00652444" w:rsidP="00214093">
            <w:pPr>
              <w:pStyle w:val="TAC"/>
              <w:rPr>
                <w:noProof/>
              </w:rPr>
            </w:pPr>
            <w:r>
              <w:rPr>
                <w:rFonts w:hint="eastAsia"/>
              </w:rPr>
              <w:t>16</w:t>
            </w:r>
          </w:p>
        </w:tc>
      </w:tr>
      <w:tr w:rsidR="00652444" w:rsidRPr="005D3FC8" w14:paraId="4DBE7A6B" w14:textId="77777777" w:rsidTr="00652444">
        <w:trPr>
          <w:cantSplit/>
          <w:trHeight w:val="80"/>
          <w:jc w:val="center"/>
        </w:trPr>
        <w:tc>
          <w:tcPr>
            <w:tcW w:w="2629" w:type="dxa"/>
            <w:gridSpan w:val="2"/>
            <w:shd w:val="clear" w:color="auto" w:fill="auto"/>
            <w:vAlign w:val="center"/>
          </w:tcPr>
          <w:p w14:paraId="66388121" w14:textId="77777777" w:rsidR="00652444" w:rsidRDefault="00652444" w:rsidP="00214093">
            <w:pPr>
              <w:pStyle w:val="TAC"/>
              <w:rPr>
                <w:noProof/>
              </w:rPr>
            </w:pPr>
            <w:r>
              <w:t>N</w:t>
            </w:r>
            <w:r w:rsidRPr="00C37516">
              <w:rPr>
                <w:rFonts w:hint="eastAsia"/>
              </w:rPr>
              <w:t>umber</w:t>
            </w:r>
            <w:r>
              <w:rPr>
                <w:rFonts w:hint="eastAsia"/>
              </w:rPr>
              <w:t xml:space="preserve"> of MAC</w:t>
            </w:r>
            <w:r w:rsidRPr="00C37516">
              <w:rPr>
                <w:rFonts w:hint="eastAsia"/>
              </w:rPr>
              <w:t xml:space="preserve"> </w:t>
            </w:r>
            <w:r>
              <w:rPr>
                <w:rFonts w:hint="eastAsia"/>
              </w:rPr>
              <w:t>H</w:t>
            </w:r>
            <w:r w:rsidRPr="00C37516">
              <w:rPr>
                <w:rFonts w:hint="eastAsia"/>
              </w:rPr>
              <w:t>ARQ max transmit</w:t>
            </w:r>
          </w:p>
        </w:tc>
        <w:tc>
          <w:tcPr>
            <w:tcW w:w="4898" w:type="dxa"/>
            <w:shd w:val="clear" w:color="auto" w:fill="auto"/>
            <w:vAlign w:val="center"/>
          </w:tcPr>
          <w:p w14:paraId="20BEAB4D" w14:textId="77777777" w:rsidR="00652444" w:rsidRPr="00FE6D90" w:rsidRDefault="00652444" w:rsidP="00214093">
            <w:pPr>
              <w:pStyle w:val="TAC"/>
              <w:rPr>
                <w:noProof/>
              </w:rPr>
            </w:pPr>
            <w:r>
              <w:rPr>
                <w:rFonts w:hint="eastAsia"/>
              </w:rPr>
              <w:t>3</w:t>
            </w:r>
          </w:p>
        </w:tc>
      </w:tr>
      <w:tr w:rsidR="00652444" w:rsidRPr="005D3FC8" w14:paraId="512532F4" w14:textId="77777777" w:rsidTr="00652444">
        <w:trPr>
          <w:cantSplit/>
          <w:trHeight w:val="80"/>
          <w:jc w:val="center"/>
        </w:trPr>
        <w:tc>
          <w:tcPr>
            <w:tcW w:w="2629" w:type="dxa"/>
            <w:gridSpan w:val="2"/>
            <w:shd w:val="clear" w:color="auto" w:fill="auto"/>
            <w:vAlign w:val="center"/>
          </w:tcPr>
          <w:p w14:paraId="1F6B45B9" w14:textId="77777777" w:rsidR="00652444" w:rsidRPr="009C3920" w:rsidRDefault="00652444" w:rsidP="00214093">
            <w:pPr>
              <w:pStyle w:val="TAC"/>
              <w:rPr>
                <w:rFonts w:eastAsia="SimSun"/>
                <w:noProof/>
              </w:rPr>
            </w:pPr>
            <w:r>
              <w:rPr>
                <w:rFonts w:eastAsia="SimSun" w:hint="eastAsia"/>
              </w:rPr>
              <w:t>TP layer</w:t>
            </w:r>
          </w:p>
        </w:tc>
        <w:tc>
          <w:tcPr>
            <w:tcW w:w="4898" w:type="dxa"/>
            <w:shd w:val="clear" w:color="auto" w:fill="auto"/>
            <w:vAlign w:val="center"/>
          </w:tcPr>
          <w:p w14:paraId="715E7E6E" w14:textId="77777777" w:rsidR="00652444" w:rsidRPr="009C3920" w:rsidRDefault="00652444" w:rsidP="00214093">
            <w:pPr>
              <w:pStyle w:val="TAC"/>
              <w:rPr>
                <w:rFonts w:eastAsia="SimSun"/>
                <w:noProof/>
              </w:rPr>
            </w:pPr>
            <w:r>
              <w:rPr>
                <w:rFonts w:eastAsia="SimSun" w:hint="eastAsia"/>
              </w:rPr>
              <w:t>TCP</w:t>
            </w:r>
          </w:p>
        </w:tc>
      </w:tr>
      <w:tr w:rsidR="00652444" w:rsidRPr="005D3FC8" w14:paraId="6AB2BD42" w14:textId="77777777" w:rsidTr="00652444">
        <w:trPr>
          <w:cantSplit/>
          <w:trHeight w:val="80"/>
          <w:jc w:val="center"/>
        </w:trPr>
        <w:tc>
          <w:tcPr>
            <w:tcW w:w="2629" w:type="dxa"/>
            <w:gridSpan w:val="2"/>
            <w:shd w:val="clear" w:color="auto" w:fill="auto"/>
            <w:vAlign w:val="center"/>
          </w:tcPr>
          <w:p w14:paraId="1B20912F" w14:textId="77777777" w:rsidR="00652444" w:rsidRPr="00B93A26" w:rsidRDefault="00652444" w:rsidP="00214093">
            <w:pPr>
              <w:pStyle w:val="TAC"/>
              <w:rPr>
                <w:rFonts w:eastAsia="SimSun"/>
                <w:noProof/>
              </w:rPr>
            </w:pPr>
            <w:r w:rsidRPr="00B93A26">
              <w:rPr>
                <w:rFonts w:eastAsia="SimSun" w:hint="eastAsia"/>
              </w:rPr>
              <w:t>CN Delay</w:t>
            </w:r>
          </w:p>
        </w:tc>
        <w:tc>
          <w:tcPr>
            <w:tcW w:w="4898" w:type="dxa"/>
            <w:shd w:val="clear" w:color="auto" w:fill="auto"/>
            <w:vAlign w:val="center"/>
          </w:tcPr>
          <w:p w14:paraId="4B6E8A0C" w14:textId="77777777" w:rsidR="00652444" w:rsidRPr="00B93A26" w:rsidRDefault="00652444" w:rsidP="00214093">
            <w:pPr>
              <w:pStyle w:val="TAC"/>
              <w:rPr>
                <w:rFonts w:eastAsia="SimSun"/>
                <w:noProof/>
              </w:rPr>
            </w:pPr>
            <w:r w:rsidRPr="00B93A26">
              <w:rPr>
                <w:rFonts w:eastAsia="SimSun" w:hint="eastAsia"/>
              </w:rPr>
              <w:t>0ms</w:t>
            </w:r>
            <w:r>
              <w:rPr>
                <w:rFonts w:eastAsia="SimSun" w:hint="eastAsia"/>
              </w:rPr>
              <w:t xml:space="preserve"> (</w:t>
            </w:r>
            <w:r>
              <w:rPr>
                <w:rFonts w:eastAsia="SimSun"/>
              </w:rPr>
              <w:t>assuming</w:t>
            </w:r>
            <w:r>
              <w:rPr>
                <w:rFonts w:eastAsia="SimSun" w:hint="eastAsia"/>
              </w:rPr>
              <w:t xml:space="preserve"> eNB and APP server are co-located)</w:t>
            </w:r>
          </w:p>
        </w:tc>
      </w:tr>
      <w:tr w:rsidR="00652444" w:rsidRPr="005D3FC8" w14:paraId="1C963EFF" w14:textId="77777777" w:rsidTr="00652444">
        <w:trPr>
          <w:cantSplit/>
          <w:trHeight w:val="80"/>
          <w:jc w:val="center"/>
        </w:trPr>
        <w:tc>
          <w:tcPr>
            <w:tcW w:w="2629" w:type="dxa"/>
            <w:gridSpan w:val="2"/>
            <w:shd w:val="clear" w:color="auto" w:fill="auto"/>
            <w:vAlign w:val="center"/>
          </w:tcPr>
          <w:p w14:paraId="66137114" w14:textId="77777777" w:rsidR="00652444" w:rsidRDefault="00652444" w:rsidP="00214093">
            <w:pPr>
              <w:pStyle w:val="TAC"/>
              <w:rPr>
                <w:rFonts w:eastAsia="SimSun"/>
                <w:noProof/>
              </w:rPr>
            </w:pPr>
            <w:r>
              <w:rPr>
                <w:rFonts w:eastAsia="SimSun" w:hint="eastAsia"/>
              </w:rPr>
              <w:t>BSR Period</w:t>
            </w:r>
          </w:p>
        </w:tc>
        <w:tc>
          <w:tcPr>
            <w:tcW w:w="4898" w:type="dxa"/>
            <w:shd w:val="clear" w:color="auto" w:fill="auto"/>
            <w:vAlign w:val="center"/>
          </w:tcPr>
          <w:p w14:paraId="12E5FFE2" w14:textId="77777777" w:rsidR="00652444" w:rsidRDefault="00652444" w:rsidP="00214093">
            <w:pPr>
              <w:pStyle w:val="TAC"/>
              <w:rPr>
                <w:rFonts w:eastAsia="SimSun"/>
                <w:noProof/>
              </w:rPr>
            </w:pPr>
            <w:r>
              <w:rPr>
                <w:rFonts w:eastAsia="SimSun" w:hint="eastAsia"/>
              </w:rPr>
              <w:t>5ms</w:t>
            </w:r>
          </w:p>
        </w:tc>
      </w:tr>
      <w:tr w:rsidR="00652444" w:rsidRPr="005D3FC8" w14:paraId="4E9B6EAD" w14:textId="77777777" w:rsidTr="00652444">
        <w:trPr>
          <w:cantSplit/>
          <w:trHeight w:val="80"/>
          <w:jc w:val="center"/>
        </w:trPr>
        <w:tc>
          <w:tcPr>
            <w:tcW w:w="2629" w:type="dxa"/>
            <w:gridSpan w:val="2"/>
            <w:shd w:val="clear" w:color="auto" w:fill="auto"/>
            <w:vAlign w:val="center"/>
          </w:tcPr>
          <w:p w14:paraId="4AFB7176" w14:textId="77777777" w:rsidR="00652444" w:rsidRDefault="00652444" w:rsidP="00214093">
            <w:pPr>
              <w:pStyle w:val="TAC"/>
              <w:rPr>
                <w:rFonts w:eastAsia="SimSun"/>
                <w:noProof/>
              </w:rPr>
            </w:pPr>
            <w:r>
              <w:rPr>
                <w:rFonts w:eastAsia="SimSun" w:hint="eastAsia"/>
              </w:rPr>
              <w:t xml:space="preserve">SR Period </w:t>
            </w:r>
          </w:p>
        </w:tc>
        <w:tc>
          <w:tcPr>
            <w:tcW w:w="4898" w:type="dxa"/>
            <w:shd w:val="clear" w:color="auto" w:fill="auto"/>
            <w:vAlign w:val="center"/>
          </w:tcPr>
          <w:p w14:paraId="2B3C97E1" w14:textId="77777777" w:rsidR="00652444" w:rsidRDefault="00652444" w:rsidP="00214093">
            <w:pPr>
              <w:pStyle w:val="TAC"/>
              <w:rPr>
                <w:rFonts w:eastAsia="SimSun"/>
                <w:noProof/>
              </w:rPr>
            </w:pPr>
            <w:r>
              <w:rPr>
                <w:rFonts w:eastAsia="SimSun" w:hint="eastAsia"/>
              </w:rPr>
              <w:t>1ms</w:t>
            </w:r>
          </w:p>
        </w:tc>
      </w:tr>
    </w:tbl>
    <w:p w14:paraId="3BF1B7D1" w14:textId="77777777" w:rsidR="00652444" w:rsidRDefault="00652444" w:rsidP="00652444">
      <w:pPr>
        <w:pStyle w:val="Heading3"/>
        <w:rPr>
          <w:rFonts w:eastAsia="SimSun"/>
          <w:lang w:eastAsia="zh-CN"/>
        </w:rPr>
      </w:pPr>
      <w:bookmarkStart w:id="61" w:name="_Toc303929539"/>
      <w:r>
        <w:rPr>
          <w:rFonts w:eastAsia="SimSun" w:hint="eastAsia"/>
          <w:lang w:eastAsia="zh-CN"/>
        </w:rPr>
        <w:t>TCP parameters</w:t>
      </w:r>
      <w:bookmarkEnd w:id="61"/>
    </w:p>
    <w:p w14:paraId="4325A604" w14:textId="77777777" w:rsidR="00652444" w:rsidRPr="00D82C05" w:rsidRDefault="00652444" w:rsidP="00214093">
      <w:pPr>
        <w:pStyle w:val="TH"/>
        <w:rPr>
          <w:rFonts w:eastAsia="SimSun"/>
          <w:lang w:eastAsia="zh-CN"/>
        </w:rPr>
      </w:pPr>
      <w:r w:rsidRPr="00DE34F0">
        <w:rPr>
          <w:rFonts w:hint="eastAsia"/>
        </w:rPr>
        <w:lastRenderedPageBreak/>
        <w:t xml:space="preserve">Table </w:t>
      </w:r>
      <w:r>
        <w:rPr>
          <w:rFonts w:eastAsia="SimSun" w:hint="eastAsia"/>
          <w:lang w:eastAsia="zh-CN"/>
        </w:rPr>
        <w:t>A.3-1</w:t>
      </w:r>
      <w:r w:rsidRPr="00DE34F0">
        <w:rPr>
          <w:rFonts w:eastAsia="SimSun" w:hint="eastAsia"/>
          <w:lang w:eastAsia="zh-CN"/>
        </w:rPr>
        <w:t>:</w:t>
      </w:r>
      <w:r w:rsidRPr="00DE34F0">
        <w:rPr>
          <w:rFonts w:hint="eastAsia"/>
        </w:rPr>
        <w:t xml:space="preserve"> TCP parameters</w:t>
      </w:r>
      <w:r>
        <w:rPr>
          <w:rFonts w:eastAsia="SimSun" w:hint="eastAsia"/>
          <w:lang w:eastAsia="zh-CN"/>
        </w:rPr>
        <w:t xml:space="preserve"> [3]</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652444" w:rsidRPr="005D3FC8" w14:paraId="12C37B67" w14:textId="77777777" w:rsidTr="00652444">
        <w:trPr>
          <w:tblHeader/>
          <w:jc w:val="center"/>
        </w:trPr>
        <w:tc>
          <w:tcPr>
            <w:tcW w:w="2629" w:type="dxa"/>
            <w:tcBorders>
              <w:bottom w:val="single" w:sz="4" w:space="0" w:color="auto"/>
            </w:tcBorders>
            <w:shd w:val="clear" w:color="auto" w:fill="C0C0C0"/>
            <w:vAlign w:val="center"/>
          </w:tcPr>
          <w:p w14:paraId="165EC02C" w14:textId="77777777" w:rsidR="00652444" w:rsidRPr="005D3FC8" w:rsidRDefault="00652444" w:rsidP="00214093">
            <w:pPr>
              <w:pStyle w:val="TAH"/>
              <w:rPr>
                <w:noProof/>
              </w:rPr>
            </w:pPr>
            <w:r>
              <w:rPr>
                <w:rFonts w:hint="eastAsia"/>
              </w:rPr>
              <w:t>Parameter</w:t>
            </w:r>
          </w:p>
        </w:tc>
        <w:tc>
          <w:tcPr>
            <w:tcW w:w="4898" w:type="dxa"/>
            <w:tcBorders>
              <w:bottom w:val="single" w:sz="4" w:space="0" w:color="auto"/>
            </w:tcBorders>
            <w:shd w:val="clear" w:color="auto" w:fill="C0C0C0"/>
            <w:vAlign w:val="center"/>
          </w:tcPr>
          <w:p w14:paraId="4BFF0DDB" w14:textId="77777777" w:rsidR="00652444" w:rsidRPr="005D3FC8" w:rsidRDefault="00652444" w:rsidP="00214093">
            <w:pPr>
              <w:pStyle w:val="TAH"/>
              <w:rPr>
                <w:noProof/>
              </w:rPr>
            </w:pPr>
            <w:r>
              <w:rPr>
                <w:rFonts w:hint="eastAsia"/>
              </w:rPr>
              <w:t>Assumption</w:t>
            </w:r>
          </w:p>
        </w:tc>
      </w:tr>
      <w:tr w:rsidR="00652444" w:rsidRPr="005D3FC8" w14:paraId="57040FD7" w14:textId="77777777" w:rsidTr="00652444">
        <w:trPr>
          <w:cantSplit/>
          <w:jc w:val="center"/>
        </w:trPr>
        <w:tc>
          <w:tcPr>
            <w:tcW w:w="2629" w:type="dxa"/>
            <w:shd w:val="clear" w:color="auto" w:fill="auto"/>
            <w:vAlign w:val="center"/>
          </w:tcPr>
          <w:p w14:paraId="7061E705" w14:textId="77777777" w:rsidR="00652444" w:rsidRPr="004F6816" w:rsidRDefault="00652444" w:rsidP="00214093">
            <w:pPr>
              <w:pStyle w:val="TAC"/>
              <w:rPr>
                <w:noProof/>
              </w:rPr>
            </w:pPr>
            <w:r w:rsidRPr="00914898">
              <w:rPr>
                <w:rFonts w:hint="eastAsia"/>
              </w:rPr>
              <w:t>TCP ACK Delay</w:t>
            </w:r>
          </w:p>
        </w:tc>
        <w:tc>
          <w:tcPr>
            <w:tcW w:w="4898" w:type="dxa"/>
            <w:shd w:val="clear" w:color="auto" w:fill="auto"/>
            <w:vAlign w:val="center"/>
          </w:tcPr>
          <w:p w14:paraId="76E8AB64" w14:textId="77777777" w:rsidR="00652444" w:rsidRPr="004F6816" w:rsidRDefault="00652444" w:rsidP="00214093">
            <w:pPr>
              <w:pStyle w:val="TAC"/>
              <w:rPr>
                <w:noProof/>
              </w:rPr>
            </w:pPr>
            <w:r w:rsidRPr="00914898">
              <w:rPr>
                <w:rFonts w:hint="eastAsia"/>
              </w:rPr>
              <w:t>0ms</w:t>
            </w:r>
          </w:p>
        </w:tc>
      </w:tr>
      <w:tr w:rsidR="00652444" w:rsidRPr="005D3FC8" w14:paraId="3BA18F84" w14:textId="77777777" w:rsidTr="00652444">
        <w:trPr>
          <w:cantSplit/>
          <w:jc w:val="center"/>
        </w:trPr>
        <w:tc>
          <w:tcPr>
            <w:tcW w:w="2629" w:type="dxa"/>
            <w:shd w:val="clear" w:color="auto" w:fill="auto"/>
            <w:vAlign w:val="center"/>
          </w:tcPr>
          <w:p w14:paraId="51E09654" w14:textId="77777777" w:rsidR="00652444" w:rsidRPr="005D3FC8" w:rsidRDefault="00652444" w:rsidP="00214093">
            <w:pPr>
              <w:pStyle w:val="TAC"/>
              <w:rPr>
                <w:noProof/>
              </w:rPr>
            </w:pPr>
            <w:r w:rsidRPr="00914898">
              <w:rPr>
                <w:rFonts w:hint="eastAsia"/>
              </w:rPr>
              <w:t>Initial TCP Window</w:t>
            </w:r>
          </w:p>
        </w:tc>
        <w:tc>
          <w:tcPr>
            <w:tcW w:w="4898" w:type="dxa"/>
            <w:shd w:val="clear" w:color="auto" w:fill="auto"/>
            <w:vAlign w:val="center"/>
          </w:tcPr>
          <w:p w14:paraId="2FF3EB95" w14:textId="77777777" w:rsidR="00652444" w:rsidRPr="005D3FC8" w:rsidRDefault="00652444" w:rsidP="00214093">
            <w:pPr>
              <w:pStyle w:val="TAC"/>
              <w:rPr>
                <w:noProof/>
              </w:rPr>
            </w:pPr>
            <w:r w:rsidRPr="00914898">
              <w:rPr>
                <w:rFonts w:hint="eastAsia"/>
              </w:rPr>
              <w:t>1460 Bytes</w:t>
            </w:r>
          </w:p>
        </w:tc>
      </w:tr>
      <w:tr w:rsidR="00652444" w:rsidRPr="005D3FC8" w14:paraId="77016356" w14:textId="77777777" w:rsidTr="00652444">
        <w:trPr>
          <w:cantSplit/>
          <w:jc w:val="center"/>
        </w:trPr>
        <w:tc>
          <w:tcPr>
            <w:tcW w:w="2629" w:type="dxa"/>
            <w:shd w:val="clear" w:color="auto" w:fill="auto"/>
            <w:vAlign w:val="center"/>
          </w:tcPr>
          <w:p w14:paraId="400B935E" w14:textId="77777777" w:rsidR="00652444" w:rsidRDefault="00652444" w:rsidP="00214093">
            <w:pPr>
              <w:pStyle w:val="TAC"/>
              <w:rPr>
                <w:noProof/>
              </w:rPr>
            </w:pPr>
            <w:r w:rsidRPr="00914898">
              <w:rPr>
                <w:rFonts w:hint="eastAsia"/>
              </w:rPr>
              <w:t xml:space="preserve">Initial </w:t>
            </w:r>
            <w:proofErr w:type="spellStart"/>
            <w:r w:rsidRPr="00914898">
              <w:rPr>
                <w:rFonts w:hint="eastAsia"/>
              </w:rPr>
              <w:t>Ssthresh</w:t>
            </w:r>
            <w:proofErr w:type="spellEnd"/>
          </w:p>
        </w:tc>
        <w:tc>
          <w:tcPr>
            <w:tcW w:w="4898" w:type="dxa"/>
            <w:shd w:val="clear" w:color="auto" w:fill="auto"/>
            <w:vAlign w:val="center"/>
          </w:tcPr>
          <w:p w14:paraId="172163E1" w14:textId="77777777" w:rsidR="00652444" w:rsidRDefault="00652444" w:rsidP="00214093">
            <w:pPr>
              <w:pStyle w:val="TAC"/>
              <w:rPr>
                <w:noProof/>
              </w:rPr>
            </w:pPr>
            <w:r w:rsidRPr="00914898">
              <w:rPr>
                <w:rFonts w:hint="eastAsia"/>
              </w:rPr>
              <w:t>65535Bytes</w:t>
            </w:r>
          </w:p>
        </w:tc>
      </w:tr>
      <w:tr w:rsidR="00652444" w:rsidRPr="005D3FC8" w14:paraId="76BFB195" w14:textId="77777777" w:rsidTr="00652444">
        <w:trPr>
          <w:cantSplit/>
          <w:jc w:val="center"/>
        </w:trPr>
        <w:tc>
          <w:tcPr>
            <w:tcW w:w="2629" w:type="dxa"/>
            <w:shd w:val="clear" w:color="auto" w:fill="auto"/>
            <w:vAlign w:val="center"/>
          </w:tcPr>
          <w:p w14:paraId="0B4CC7B7" w14:textId="77777777" w:rsidR="00652444" w:rsidRPr="004F6816" w:rsidRDefault="00652444" w:rsidP="00214093">
            <w:pPr>
              <w:pStyle w:val="TAC"/>
              <w:rPr>
                <w:noProof/>
              </w:rPr>
            </w:pPr>
            <w:proofErr w:type="spellStart"/>
            <w:r w:rsidRPr="00914898">
              <w:rPr>
                <w:rFonts w:hint="eastAsia"/>
              </w:rPr>
              <w:t>Ssthresh</w:t>
            </w:r>
            <w:proofErr w:type="spellEnd"/>
          </w:p>
        </w:tc>
        <w:tc>
          <w:tcPr>
            <w:tcW w:w="4898" w:type="dxa"/>
            <w:shd w:val="clear" w:color="auto" w:fill="auto"/>
            <w:vAlign w:val="center"/>
          </w:tcPr>
          <w:p w14:paraId="1B96797F" w14:textId="77777777" w:rsidR="00652444" w:rsidRPr="004F6816" w:rsidRDefault="00652444" w:rsidP="00214093">
            <w:pPr>
              <w:pStyle w:val="TAC"/>
              <w:rPr>
                <w:noProof/>
              </w:rPr>
            </w:pPr>
            <w:r w:rsidRPr="00914898">
              <w:rPr>
                <w:rFonts w:hint="eastAsia"/>
              </w:rPr>
              <w:t>65536 Bytes</w:t>
            </w:r>
          </w:p>
        </w:tc>
      </w:tr>
      <w:tr w:rsidR="00652444" w:rsidRPr="005D3FC8" w14:paraId="0230492D" w14:textId="77777777" w:rsidTr="00652444">
        <w:trPr>
          <w:cantSplit/>
          <w:jc w:val="center"/>
        </w:trPr>
        <w:tc>
          <w:tcPr>
            <w:tcW w:w="2629" w:type="dxa"/>
            <w:shd w:val="clear" w:color="auto" w:fill="auto"/>
            <w:vAlign w:val="center"/>
          </w:tcPr>
          <w:p w14:paraId="330CA707" w14:textId="77777777" w:rsidR="00652444" w:rsidRPr="005D3FC8" w:rsidRDefault="00652444" w:rsidP="00214093">
            <w:pPr>
              <w:pStyle w:val="TAC"/>
              <w:rPr>
                <w:noProof/>
              </w:rPr>
            </w:pPr>
            <w:r w:rsidRPr="00914898">
              <w:rPr>
                <w:rFonts w:hint="eastAsia"/>
              </w:rPr>
              <w:t>TCP Connection Number</w:t>
            </w:r>
          </w:p>
        </w:tc>
        <w:tc>
          <w:tcPr>
            <w:tcW w:w="4898" w:type="dxa"/>
            <w:shd w:val="clear" w:color="auto" w:fill="auto"/>
            <w:vAlign w:val="center"/>
          </w:tcPr>
          <w:p w14:paraId="077081CD" w14:textId="77777777" w:rsidR="00652444" w:rsidRPr="005D3FC8" w:rsidRDefault="00652444" w:rsidP="00214093">
            <w:pPr>
              <w:pStyle w:val="TAC"/>
              <w:rPr>
                <w:noProof/>
              </w:rPr>
            </w:pPr>
            <w:r w:rsidRPr="00914898">
              <w:rPr>
                <w:rFonts w:hint="eastAsia"/>
              </w:rPr>
              <w:t>1(FTP1), 5(HTTP)</w:t>
            </w:r>
          </w:p>
        </w:tc>
      </w:tr>
    </w:tbl>
    <w:p w14:paraId="11740390" w14:textId="77777777" w:rsidR="00652444" w:rsidRDefault="00652444" w:rsidP="00214093">
      <w:pPr>
        <w:rPr>
          <w:lang w:eastAsia="zh-CN"/>
        </w:rPr>
      </w:pPr>
    </w:p>
    <w:p w14:paraId="2AB97858" w14:textId="77777777" w:rsidR="00652444" w:rsidRDefault="00652444" w:rsidP="00214093">
      <w:pPr>
        <w:rPr>
          <w:lang w:eastAsia="zh-CN"/>
        </w:rPr>
      </w:pPr>
    </w:p>
    <w:p w14:paraId="284A87F6" w14:textId="77777777" w:rsidR="00652444" w:rsidRDefault="00652444" w:rsidP="00652444">
      <w:pPr>
        <w:pStyle w:val="Heading3"/>
        <w:rPr>
          <w:rFonts w:eastAsia="SimSun"/>
          <w:lang w:eastAsia="zh-CN"/>
        </w:rPr>
      </w:pPr>
      <w:bookmarkStart w:id="62" w:name="_Toc303929540"/>
      <w:r>
        <w:rPr>
          <w:rFonts w:eastAsia="SimSun" w:hint="eastAsia"/>
          <w:lang w:eastAsia="zh-CN"/>
        </w:rPr>
        <w:t>FTP traffic model</w:t>
      </w:r>
      <w:bookmarkEnd w:id="62"/>
    </w:p>
    <w:p w14:paraId="4E4EA07D" w14:textId="77777777" w:rsidR="00652444" w:rsidRPr="00D82C05" w:rsidRDefault="00652444" w:rsidP="00214093">
      <w:pPr>
        <w:pStyle w:val="TH"/>
        <w:rPr>
          <w:rFonts w:eastAsia="SimSun"/>
          <w:lang w:eastAsia="zh-CN"/>
        </w:rPr>
      </w:pPr>
      <w:r w:rsidRPr="00DE34F0">
        <w:rPr>
          <w:rFonts w:hint="eastAsia"/>
        </w:rPr>
        <w:t xml:space="preserve">Table </w:t>
      </w:r>
      <w:r>
        <w:rPr>
          <w:rFonts w:eastAsia="SimSun" w:hint="eastAsia"/>
          <w:lang w:eastAsia="zh-CN"/>
        </w:rPr>
        <w:t>A.4-1</w:t>
      </w:r>
      <w:r w:rsidRPr="00DE34F0">
        <w:rPr>
          <w:rFonts w:eastAsia="SimSun" w:hint="eastAsia"/>
          <w:lang w:eastAsia="zh-CN"/>
        </w:rPr>
        <w:t>:</w:t>
      </w:r>
      <w:r w:rsidRPr="00DE34F0">
        <w:rPr>
          <w:rFonts w:hint="eastAsia"/>
        </w:rPr>
        <w:t xml:space="preserve"> </w:t>
      </w:r>
      <w:r>
        <w:rPr>
          <w:rFonts w:eastAsia="SimSun" w:hint="eastAsia"/>
          <w:lang w:eastAsia="zh-CN"/>
        </w:rPr>
        <w:t xml:space="preserve">FTP </w:t>
      </w:r>
      <w:r>
        <w:rPr>
          <w:rFonts w:eastAsia="SimSun"/>
          <w:lang w:eastAsia="zh-CN"/>
        </w:rPr>
        <w:t>traffic</w:t>
      </w:r>
      <w:r>
        <w:rPr>
          <w:rFonts w:eastAsia="SimSun" w:hint="eastAsia"/>
          <w:lang w:eastAsia="zh-CN"/>
        </w:rPr>
        <w:t xml:space="preserve"> model [3]</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652444" w:rsidRPr="005D3FC8" w14:paraId="26FA7364" w14:textId="77777777" w:rsidTr="00652444">
        <w:trPr>
          <w:tblHeader/>
          <w:jc w:val="center"/>
        </w:trPr>
        <w:tc>
          <w:tcPr>
            <w:tcW w:w="2629" w:type="dxa"/>
            <w:tcBorders>
              <w:bottom w:val="single" w:sz="4" w:space="0" w:color="auto"/>
            </w:tcBorders>
            <w:shd w:val="clear" w:color="auto" w:fill="C0C0C0"/>
            <w:vAlign w:val="center"/>
          </w:tcPr>
          <w:p w14:paraId="396FB720" w14:textId="77777777" w:rsidR="00652444" w:rsidRPr="005D3FC8" w:rsidRDefault="00652444" w:rsidP="00214093">
            <w:pPr>
              <w:pStyle w:val="TAH"/>
              <w:rPr>
                <w:noProof/>
              </w:rPr>
            </w:pPr>
            <w:r>
              <w:rPr>
                <w:rFonts w:hint="eastAsia"/>
              </w:rPr>
              <w:t>Parameter</w:t>
            </w:r>
          </w:p>
        </w:tc>
        <w:tc>
          <w:tcPr>
            <w:tcW w:w="4898" w:type="dxa"/>
            <w:tcBorders>
              <w:bottom w:val="single" w:sz="4" w:space="0" w:color="auto"/>
            </w:tcBorders>
            <w:shd w:val="clear" w:color="auto" w:fill="C0C0C0"/>
            <w:vAlign w:val="center"/>
          </w:tcPr>
          <w:p w14:paraId="0DD106B1" w14:textId="77777777" w:rsidR="00652444" w:rsidRPr="005D3FC8" w:rsidRDefault="00652444" w:rsidP="00214093">
            <w:pPr>
              <w:pStyle w:val="TAH"/>
              <w:rPr>
                <w:noProof/>
              </w:rPr>
            </w:pPr>
            <w:r>
              <w:rPr>
                <w:rFonts w:hint="eastAsia"/>
              </w:rPr>
              <w:t>Assumption</w:t>
            </w:r>
          </w:p>
        </w:tc>
      </w:tr>
      <w:tr w:rsidR="00652444" w:rsidRPr="005D3FC8" w14:paraId="165E49EB" w14:textId="77777777" w:rsidTr="00652444">
        <w:trPr>
          <w:cantSplit/>
          <w:jc w:val="center"/>
        </w:trPr>
        <w:tc>
          <w:tcPr>
            <w:tcW w:w="2629" w:type="dxa"/>
            <w:shd w:val="clear" w:color="auto" w:fill="auto"/>
            <w:vAlign w:val="center"/>
          </w:tcPr>
          <w:p w14:paraId="71299AEB" w14:textId="77777777" w:rsidR="00652444" w:rsidRPr="00E82C6F" w:rsidRDefault="00652444" w:rsidP="00214093">
            <w:pPr>
              <w:pStyle w:val="TAC"/>
              <w:rPr>
                <w:rFonts w:eastAsia="SimSun"/>
                <w:noProof/>
              </w:rPr>
            </w:pPr>
            <w:r w:rsidRPr="00E82C6F">
              <w:rPr>
                <w:rFonts w:eastAsia="SimSun" w:hint="eastAsia"/>
              </w:rPr>
              <w:t>FTP Model</w:t>
            </w:r>
          </w:p>
        </w:tc>
        <w:tc>
          <w:tcPr>
            <w:tcW w:w="4898" w:type="dxa"/>
            <w:shd w:val="clear" w:color="auto" w:fill="auto"/>
            <w:vAlign w:val="center"/>
          </w:tcPr>
          <w:p w14:paraId="6429102C" w14:textId="77777777" w:rsidR="00652444" w:rsidRPr="00E82C6F" w:rsidRDefault="00652444" w:rsidP="00214093">
            <w:pPr>
              <w:pStyle w:val="TAC"/>
              <w:rPr>
                <w:rFonts w:eastAsia="SimSun"/>
                <w:noProof/>
              </w:rPr>
            </w:pPr>
            <w:r w:rsidRPr="00E82C6F">
              <w:rPr>
                <w:rFonts w:eastAsia="SimSun" w:hint="eastAsia"/>
              </w:rPr>
              <w:t>Model 1</w:t>
            </w:r>
          </w:p>
        </w:tc>
      </w:tr>
      <w:tr w:rsidR="00652444" w:rsidRPr="005D3FC8" w14:paraId="728C329E" w14:textId="77777777" w:rsidTr="00652444">
        <w:trPr>
          <w:cantSplit/>
          <w:jc w:val="center"/>
        </w:trPr>
        <w:tc>
          <w:tcPr>
            <w:tcW w:w="2629" w:type="dxa"/>
            <w:shd w:val="clear" w:color="auto" w:fill="auto"/>
            <w:vAlign w:val="center"/>
          </w:tcPr>
          <w:p w14:paraId="3A467F5C" w14:textId="77777777" w:rsidR="00652444" w:rsidRPr="004F6816" w:rsidRDefault="00652444" w:rsidP="00214093">
            <w:pPr>
              <w:pStyle w:val="TAC"/>
              <w:rPr>
                <w:noProof/>
              </w:rPr>
            </w:pPr>
            <w:r>
              <w:rPr>
                <w:rFonts w:eastAsia="SimSun" w:hint="eastAsia"/>
              </w:rPr>
              <w:t>Packet Size</w:t>
            </w:r>
          </w:p>
        </w:tc>
        <w:tc>
          <w:tcPr>
            <w:tcW w:w="4898" w:type="dxa"/>
            <w:shd w:val="clear" w:color="auto" w:fill="auto"/>
            <w:vAlign w:val="center"/>
          </w:tcPr>
          <w:p w14:paraId="3D90AEBC" w14:textId="77777777" w:rsidR="00652444" w:rsidRPr="004F6816" w:rsidRDefault="00652444" w:rsidP="00214093">
            <w:pPr>
              <w:pStyle w:val="TAC"/>
              <w:rPr>
                <w:noProof/>
              </w:rPr>
            </w:pPr>
            <w:r>
              <w:rPr>
                <w:rFonts w:eastAsia="SimSun" w:hint="eastAsia"/>
              </w:rPr>
              <w:t>0.5Mbytes</w:t>
            </w:r>
          </w:p>
        </w:tc>
      </w:tr>
      <w:tr w:rsidR="00652444" w:rsidRPr="005D3FC8" w14:paraId="33E5D667" w14:textId="77777777" w:rsidTr="00652444">
        <w:trPr>
          <w:cantSplit/>
          <w:jc w:val="center"/>
        </w:trPr>
        <w:tc>
          <w:tcPr>
            <w:tcW w:w="2629" w:type="dxa"/>
            <w:shd w:val="clear" w:color="auto" w:fill="auto"/>
            <w:vAlign w:val="center"/>
          </w:tcPr>
          <w:p w14:paraId="077ECCD1" w14:textId="77777777" w:rsidR="00652444" w:rsidRPr="005D3FC8" w:rsidRDefault="00652444" w:rsidP="00214093">
            <w:pPr>
              <w:pStyle w:val="TAC"/>
              <w:rPr>
                <w:noProof/>
              </w:rPr>
            </w:pPr>
            <w:r w:rsidRPr="007638F4">
              <w:rPr>
                <w:rFonts w:hint="eastAsia"/>
              </w:rPr>
              <w:t xml:space="preserve">User </w:t>
            </w:r>
            <w:r w:rsidRPr="007638F4">
              <w:rPr>
                <w:rFonts w:eastAsia="MS Mincho" w:hint="eastAsia"/>
              </w:rPr>
              <w:t>a</w:t>
            </w:r>
            <w:r w:rsidRPr="007638F4">
              <w:rPr>
                <w:rFonts w:hint="eastAsia"/>
              </w:rPr>
              <w:t>rrival</w:t>
            </w:r>
            <w:r w:rsidRPr="007638F4">
              <w:rPr>
                <w:rFonts w:eastAsia="MS Mincho" w:hint="eastAsia"/>
              </w:rPr>
              <w:t xml:space="preserve"> rate </w:t>
            </w:r>
            <w:r w:rsidRPr="007638F4">
              <w:rPr>
                <w:rFonts w:hint="eastAsia"/>
              </w:rPr>
              <w:t>λ</w:t>
            </w:r>
          </w:p>
        </w:tc>
        <w:tc>
          <w:tcPr>
            <w:tcW w:w="4898" w:type="dxa"/>
            <w:shd w:val="clear" w:color="auto" w:fill="auto"/>
            <w:vAlign w:val="center"/>
          </w:tcPr>
          <w:p w14:paraId="26841351" w14:textId="77777777" w:rsidR="00652444" w:rsidRPr="00CC6117" w:rsidRDefault="00652444" w:rsidP="00214093">
            <w:pPr>
              <w:pStyle w:val="TAC"/>
              <w:rPr>
                <w:noProof/>
              </w:rPr>
            </w:pPr>
            <w:r w:rsidRPr="007638F4">
              <w:rPr>
                <w:rFonts w:hint="eastAsia"/>
              </w:rPr>
              <w:t>Poisson distributed with arrival rate λ</w:t>
            </w:r>
            <w:r>
              <w:rPr>
                <w:rFonts w:eastAsia="SimSun" w:hint="eastAsia"/>
              </w:rPr>
              <w:t xml:space="preserve">, </w:t>
            </w:r>
            <w:r w:rsidRPr="007638F4">
              <w:rPr>
                <w:rFonts w:hint="eastAsia"/>
              </w:rPr>
              <w:t>λ</w:t>
            </w:r>
            <w:r>
              <w:rPr>
                <w:rFonts w:eastAsia="SimSun" w:hint="eastAsia"/>
              </w:rPr>
              <w:t xml:space="preserve"> = 0.2</w:t>
            </w:r>
          </w:p>
        </w:tc>
      </w:tr>
    </w:tbl>
    <w:p w14:paraId="135F0E4E" w14:textId="77777777" w:rsidR="00652444" w:rsidRPr="00A40545" w:rsidRDefault="00652444" w:rsidP="00652444">
      <w:pPr>
        <w:pStyle w:val="a0"/>
        <w:rPr>
          <w:lang w:eastAsia="zh-CN"/>
        </w:rPr>
      </w:pPr>
    </w:p>
    <w:p w14:paraId="40B4747E" w14:textId="77777777" w:rsidR="00652444" w:rsidRDefault="00652444" w:rsidP="00424449">
      <w:pPr>
        <w:pStyle w:val="Heading3"/>
        <w:rPr>
          <w:rFonts w:eastAsia="SimSun"/>
          <w:lang w:eastAsia="zh-CN"/>
        </w:rPr>
      </w:pPr>
      <w:bookmarkStart w:id="63" w:name="_Toc303929541"/>
      <w:r>
        <w:rPr>
          <w:rFonts w:eastAsia="SimSun" w:hint="eastAsia"/>
          <w:lang w:eastAsia="zh-CN"/>
        </w:rPr>
        <w:t>HTTP traffic model</w:t>
      </w:r>
      <w:bookmarkEnd w:id="63"/>
    </w:p>
    <w:p w14:paraId="65E5DB6A" w14:textId="77777777" w:rsidR="00652444" w:rsidRPr="00CA70B0" w:rsidRDefault="00652444" w:rsidP="00214093">
      <w:pPr>
        <w:pStyle w:val="TH"/>
        <w:rPr>
          <w:rFonts w:eastAsia="SimSun"/>
          <w:lang w:eastAsia="zh-CN"/>
        </w:rPr>
      </w:pPr>
      <w:r w:rsidRPr="00CC6117">
        <w:rPr>
          <w:rFonts w:hint="eastAsia"/>
        </w:rPr>
        <w:t xml:space="preserve">Table </w:t>
      </w:r>
      <w:r w:rsidRPr="00CC6117">
        <w:rPr>
          <w:rFonts w:eastAsia="SimSun" w:hint="eastAsia"/>
          <w:lang w:eastAsia="zh-CN"/>
        </w:rPr>
        <w:t>A.5-1:</w:t>
      </w:r>
      <w:r w:rsidRPr="00CC6117">
        <w:rPr>
          <w:rFonts w:hint="eastAsia"/>
        </w:rPr>
        <w:t xml:space="preserve"> HTTP </w:t>
      </w:r>
      <w:r>
        <w:rPr>
          <w:rFonts w:eastAsia="SimSun" w:hint="eastAsia"/>
          <w:lang w:eastAsia="zh-CN"/>
        </w:rPr>
        <w:t>traffic model</w:t>
      </w:r>
      <w:r w:rsidRPr="00CC6117">
        <w:rPr>
          <w:rFonts w:eastAsia="SimSun" w:hint="eastAsia"/>
          <w:lang w:eastAsia="zh-CN"/>
        </w:rPr>
        <w:t xml:space="preserve">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417"/>
        <w:gridCol w:w="1985"/>
        <w:gridCol w:w="3594"/>
      </w:tblGrid>
      <w:tr w:rsidR="00652444" w14:paraId="06BAA298" w14:textId="77777777" w:rsidTr="00652444">
        <w:trPr>
          <w:jc w:val="center"/>
        </w:trPr>
        <w:tc>
          <w:tcPr>
            <w:tcW w:w="1526" w:type="dxa"/>
            <w:shd w:val="clear" w:color="auto" w:fill="A6A6A6"/>
          </w:tcPr>
          <w:p w14:paraId="3E1F62F3" w14:textId="77777777" w:rsidR="00652444" w:rsidRPr="00914898" w:rsidRDefault="00652444" w:rsidP="00214093">
            <w:pPr>
              <w:pStyle w:val="TAH"/>
              <w:rPr>
                <w:noProof/>
              </w:rPr>
            </w:pPr>
            <w:r w:rsidRPr="00914898">
              <w:rPr>
                <w:rFonts w:hint="eastAsia"/>
              </w:rPr>
              <w:t>Component</w:t>
            </w:r>
          </w:p>
        </w:tc>
        <w:tc>
          <w:tcPr>
            <w:tcW w:w="1417" w:type="dxa"/>
            <w:shd w:val="clear" w:color="auto" w:fill="A6A6A6"/>
          </w:tcPr>
          <w:p w14:paraId="5523DE44" w14:textId="77777777" w:rsidR="00652444" w:rsidRPr="00914898" w:rsidRDefault="00652444" w:rsidP="00214093">
            <w:pPr>
              <w:pStyle w:val="TAH"/>
              <w:rPr>
                <w:noProof/>
              </w:rPr>
            </w:pPr>
            <w:r w:rsidRPr="00914898">
              <w:rPr>
                <w:rFonts w:hint="eastAsia"/>
              </w:rPr>
              <w:t>Distribution</w:t>
            </w:r>
          </w:p>
        </w:tc>
        <w:tc>
          <w:tcPr>
            <w:tcW w:w="1985" w:type="dxa"/>
            <w:shd w:val="clear" w:color="auto" w:fill="A6A6A6"/>
          </w:tcPr>
          <w:p w14:paraId="5C12B64F" w14:textId="77777777" w:rsidR="00652444" w:rsidRPr="00914898" w:rsidRDefault="00652444" w:rsidP="00214093">
            <w:pPr>
              <w:pStyle w:val="TAH"/>
              <w:rPr>
                <w:noProof/>
              </w:rPr>
            </w:pPr>
            <w:r w:rsidRPr="00914898">
              <w:rPr>
                <w:rFonts w:hint="eastAsia"/>
              </w:rPr>
              <w:t>Parameters</w:t>
            </w:r>
          </w:p>
        </w:tc>
        <w:tc>
          <w:tcPr>
            <w:tcW w:w="3594" w:type="dxa"/>
            <w:shd w:val="clear" w:color="auto" w:fill="A6A6A6"/>
          </w:tcPr>
          <w:p w14:paraId="54E8EC35" w14:textId="77777777" w:rsidR="00652444" w:rsidRPr="00914898" w:rsidRDefault="00652444" w:rsidP="00214093">
            <w:pPr>
              <w:pStyle w:val="TAH"/>
              <w:rPr>
                <w:noProof/>
              </w:rPr>
            </w:pPr>
            <w:r w:rsidRPr="00914898">
              <w:rPr>
                <w:rFonts w:hint="eastAsia"/>
              </w:rPr>
              <w:t>PDF</w:t>
            </w:r>
          </w:p>
        </w:tc>
      </w:tr>
      <w:tr w:rsidR="00652444" w14:paraId="3E42D4AD" w14:textId="77777777" w:rsidTr="00652444">
        <w:trPr>
          <w:jc w:val="center"/>
        </w:trPr>
        <w:tc>
          <w:tcPr>
            <w:tcW w:w="1526" w:type="dxa"/>
          </w:tcPr>
          <w:p w14:paraId="40FC65EE"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Main object size (SM)</w:t>
            </w:r>
          </w:p>
        </w:tc>
        <w:tc>
          <w:tcPr>
            <w:tcW w:w="1417" w:type="dxa"/>
          </w:tcPr>
          <w:p w14:paraId="2DDF2498"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Truncated Lognormal</w:t>
            </w:r>
          </w:p>
        </w:tc>
        <w:tc>
          <w:tcPr>
            <w:tcW w:w="1985" w:type="dxa"/>
          </w:tcPr>
          <w:p w14:paraId="648B997B"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Mean = 10710 Bytes</w:t>
            </w:r>
          </w:p>
          <w:p w14:paraId="5A8C01B6"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SD = 25032 Bytes</w:t>
            </w:r>
          </w:p>
          <w:p w14:paraId="482A90E3"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Min = 100 Bytes</w:t>
            </w:r>
          </w:p>
          <w:p w14:paraId="24053247"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 xml:space="preserve">Max = 2 </w:t>
            </w:r>
            <w:proofErr w:type="spellStart"/>
            <w:r w:rsidRPr="00914898">
              <w:rPr>
                <w:rFonts w:eastAsia="MS Mincho" w:hint="eastAsia"/>
                <w:kern w:val="2"/>
                <w:lang w:val="en-US" w:eastAsia="zh-CN"/>
              </w:rPr>
              <w:t>MBytes</w:t>
            </w:r>
            <w:proofErr w:type="spellEnd"/>
          </w:p>
        </w:tc>
        <w:tc>
          <w:tcPr>
            <w:tcW w:w="3594" w:type="dxa"/>
          </w:tcPr>
          <w:p w14:paraId="76669127" w14:textId="77777777" w:rsidR="00652444" w:rsidRPr="00652444" w:rsidRDefault="00214093"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1</m:t>
                    </m:r>
                  </m:num>
                  <m:den>
                    <m:rad>
                      <m:radPr>
                        <m:degHide m:val="1"/>
                        <m:ctrlPr>
                          <w:rPr>
                            <w:rFonts w:ascii="Cambria Math" w:eastAsia="SimSun" w:hAnsi="Cambria Math"/>
                            <w:snapToGrid w:val="0"/>
                            <w:sz w:val="21"/>
                            <w:szCs w:val="21"/>
                            <w:lang w:val="en-US" w:eastAsia="zh-CN"/>
                          </w:rPr>
                        </m:ctrlPr>
                      </m:radPr>
                      <m:deg/>
                      <m:e>
                        <m:r>
                          <m:rPr>
                            <m:sty m:val="p"/>
                          </m:rPr>
                          <w:rPr>
                            <w:rFonts w:ascii="Cambria Math" w:hAnsi="Cambria Math"/>
                          </w:rPr>
                          <m:t>2π</m:t>
                        </m:r>
                      </m:e>
                    </m:rad>
                    <m:r>
                      <m:rPr>
                        <m:sty m:val="p"/>
                      </m:rPr>
                      <w:rPr>
                        <w:rFonts w:ascii="Cambria Math" w:hAnsi="Cambria Math"/>
                      </w:rPr>
                      <m:t>δx</m:t>
                    </m:r>
                  </m:den>
                </m:f>
                <m:func>
                  <m:funcPr>
                    <m:ctrlPr>
                      <w:rPr>
                        <w:rFonts w:ascii="Cambria Math" w:hAnsi="Cambria Math"/>
                      </w:rPr>
                    </m:ctrlPr>
                  </m:funcPr>
                  <m:fName>
                    <m:r>
                      <m:rPr>
                        <m:sty m:val="p"/>
                      </m:rPr>
                      <w:rPr>
                        <w:rFonts w:ascii="Cambria Math" w:hAnsi="Cambria Math"/>
                      </w:rPr>
                      <m:t>exp</m:t>
                    </m:r>
                  </m:fName>
                  <m:e>
                    <m:d>
                      <m:dPr>
                        <m:begChr m:val="["/>
                        <m:endChr m:val="]"/>
                        <m:ctrlPr>
                          <w:rPr>
                            <w:rFonts w:ascii="Cambria Math" w:hAnsi="Cambria Math"/>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lnx-μ)</m:t>
                                </m:r>
                              </m:e>
                              <m:sup>
                                <m:r>
                                  <m:rPr>
                                    <m:sty m:val="p"/>
                                  </m:rPr>
                                  <w:rPr>
                                    <w:rFonts w:ascii="Cambria Math" w:hAnsi="Cambria Math"/>
                                  </w:rPr>
                                  <m:t>2</m:t>
                                </m:r>
                              </m:sup>
                            </m:sSup>
                          </m:num>
                          <m:den>
                            <m:r>
                              <m:rPr>
                                <m:sty m:val="p"/>
                              </m:rPr>
                              <w:rPr>
                                <w:rFonts w:ascii="Cambria Math" w:hAnsi="Cambria Math"/>
                              </w:rPr>
                              <m:t>2</m:t>
                            </m:r>
                            <m:sSup>
                              <m:sSupPr>
                                <m:ctrlPr>
                                  <w:rPr>
                                    <w:rFonts w:ascii="Cambria Math" w:eastAsia="SimSun" w:hAnsi="Cambria Math"/>
                                    <w:snapToGrid w:val="0"/>
                                    <w:sz w:val="21"/>
                                    <w:szCs w:val="21"/>
                                    <w:lang w:val="en-US" w:eastAsia="zh-CN"/>
                                  </w:rPr>
                                </m:ctrlPr>
                              </m:sSupPr>
                              <m:e>
                                <m:r>
                                  <m:rPr>
                                    <m:sty m:val="p"/>
                                  </m:rPr>
                                  <w:rPr>
                                    <w:rFonts w:ascii="Cambria Math" w:hAnsi="Cambria Math"/>
                                  </w:rPr>
                                  <m:t>δ</m:t>
                                </m:r>
                              </m:e>
                              <m:sup>
                                <m:r>
                                  <m:rPr>
                                    <m:sty m:val="p"/>
                                  </m:rPr>
                                  <w:rPr>
                                    <w:rFonts w:ascii="Cambria Math" w:hAnsi="Cambria Math"/>
                                  </w:rPr>
                                  <m:t>2</m:t>
                                </m:r>
                              </m:sup>
                            </m:sSup>
                          </m:den>
                        </m:f>
                      </m:e>
                    </m:d>
                    <m:ctrlPr>
                      <w:rPr>
                        <w:rFonts w:ascii="Cambria Math" w:hAnsi="Cambria Math"/>
                        <w:i/>
                      </w:rPr>
                    </m:ctrlPr>
                  </m:e>
                </m:func>
                <m:r>
                  <m:rPr>
                    <m:sty m:val="p"/>
                  </m:rPr>
                  <w:rPr>
                    <w:rFonts w:ascii="Cambria Math" w:hAnsi="Cambria Math"/>
                  </w:rPr>
                  <m:t>,x≥0,</m:t>
                </m:r>
              </m:oMath>
            </m:oMathPara>
          </w:p>
          <w:p w14:paraId="57DB6A52"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δ=1.37,μ=8.37</m:t>
                </m:r>
              </m:oMath>
            </m:oMathPara>
          </w:p>
          <w:p w14:paraId="178AAE06" w14:textId="77777777" w:rsidR="00652444" w:rsidRPr="00914898" w:rsidRDefault="00652444" w:rsidP="00214093">
            <w:pPr>
              <w:pStyle w:val="TAL"/>
              <w:rPr>
                <w:rFonts w:eastAsia="MS Mincho"/>
                <w:kern w:val="2"/>
                <w:lang w:val="en-US" w:eastAsia="zh-CN"/>
              </w:rPr>
            </w:pPr>
            <w:proofErr w:type="gramStart"/>
            <w:r w:rsidRPr="00914898">
              <w:rPr>
                <w:rFonts w:eastAsia="MS Mincho" w:hint="eastAsia"/>
                <w:kern w:val="2"/>
                <w:lang w:val="en-US" w:eastAsia="zh-CN"/>
              </w:rPr>
              <w:t>if</w:t>
            </w:r>
            <w:proofErr w:type="gramEnd"/>
            <w:r w:rsidRPr="00914898">
              <w:rPr>
                <w:rFonts w:eastAsia="MS Mincho" w:hint="eastAsia"/>
                <w:kern w:val="2"/>
                <w:lang w:val="en-US" w:eastAsia="zh-CN"/>
              </w:rPr>
              <w:t xml:space="preserve"> x &gt; max or x &lt; min, discard and generate a new value for x.</w:t>
            </w:r>
          </w:p>
        </w:tc>
      </w:tr>
      <w:tr w:rsidR="00652444" w14:paraId="15163D37" w14:textId="77777777" w:rsidTr="00652444">
        <w:trPr>
          <w:jc w:val="center"/>
        </w:trPr>
        <w:tc>
          <w:tcPr>
            <w:tcW w:w="1526" w:type="dxa"/>
          </w:tcPr>
          <w:p w14:paraId="24E5C90A"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 xml:space="preserve">Embedded object </w:t>
            </w:r>
            <w:proofErr w:type="gramStart"/>
            <w:r w:rsidRPr="00914898">
              <w:rPr>
                <w:rFonts w:eastAsia="MS Mincho" w:hint="eastAsia"/>
                <w:kern w:val="2"/>
                <w:lang w:val="en-US" w:eastAsia="zh-CN"/>
              </w:rPr>
              <w:t>size(</w:t>
            </w:r>
            <w:proofErr w:type="gramEnd"/>
            <w:r w:rsidRPr="00914898">
              <w:rPr>
                <w:rFonts w:eastAsia="MS Mincho" w:hint="eastAsia"/>
                <w:kern w:val="2"/>
                <w:lang w:val="en-US" w:eastAsia="zh-CN"/>
              </w:rPr>
              <w:t>SE)</w:t>
            </w:r>
          </w:p>
        </w:tc>
        <w:tc>
          <w:tcPr>
            <w:tcW w:w="1417" w:type="dxa"/>
          </w:tcPr>
          <w:p w14:paraId="1E5E5675"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Truncated Lognormal</w:t>
            </w:r>
          </w:p>
        </w:tc>
        <w:tc>
          <w:tcPr>
            <w:tcW w:w="1985" w:type="dxa"/>
          </w:tcPr>
          <w:p w14:paraId="24278778"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Mean = 7758 Bytes</w:t>
            </w:r>
          </w:p>
          <w:p w14:paraId="1B84CC94"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SD = 126188 Bytes</w:t>
            </w:r>
          </w:p>
          <w:p w14:paraId="50A91644"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Min = 50 Bytes</w:t>
            </w:r>
          </w:p>
          <w:p w14:paraId="01C81A01"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Max = 2 Mbytes</w:t>
            </w:r>
          </w:p>
          <w:p w14:paraId="749A5008" w14:textId="77777777" w:rsidR="00652444" w:rsidRPr="00914898" w:rsidRDefault="00652444" w:rsidP="00214093">
            <w:pPr>
              <w:pStyle w:val="TAL"/>
              <w:rPr>
                <w:rFonts w:eastAsia="MS Mincho"/>
                <w:noProof/>
                <w:kern w:val="2"/>
                <w:lang w:val="en-US" w:eastAsia="zh-CN"/>
              </w:rPr>
            </w:pPr>
          </w:p>
        </w:tc>
        <w:tc>
          <w:tcPr>
            <w:tcW w:w="3594" w:type="dxa"/>
          </w:tcPr>
          <w:p w14:paraId="5EFD4189" w14:textId="77777777" w:rsidR="00652444" w:rsidRPr="00652444" w:rsidRDefault="00214093"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1</m:t>
                    </m:r>
                  </m:num>
                  <m:den>
                    <m:rad>
                      <m:radPr>
                        <m:degHide m:val="1"/>
                        <m:ctrlPr>
                          <w:rPr>
                            <w:rFonts w:ascii="Cambria Math" w:eastAsia="SimSun" w:hAnsi="Cambria Math"/>
                            <w:snapToGrid w:val="0"/>
                            <w:sz w:val="21"/>
                            <w:szCs w:val="21"/>
                            <w:lang w:val="en-US" w:eastAsia="zh-CN"/>
                          </w:rPr>
                        </m:ctrlPr>
                      </m:radPr>
                      <m:deg/>
                      <m:e>
                        <m:r>
                          <m:rPr>
                            <m:sty m:val="p"/>
                          </m:rPr>
                          <w:rPr>
                            <w:rFonts w:ascii="Cambria Math" w:hAnsi="Cambria Math"/>
                          </w:rPr>
                          <m:t>2π</m:t>
                        </m:r>
                      </m:e>
                    </m:rad>
                    <m:r>
                      <m:rPr>
                        <m:sty m:val="p"/>
                      </m:rPr>
                      <w:rPr>
                        <w:rFonts w:ascii="Cambria Math" w:hAnsi="Cambria Math"/>
                      </w:rPr>
                      <m:t>δx</m:t>
                    </m:r>
                  </m:den>
                </m:f>
                <m:func>
                  <m:funcPr>
                    <m:ctrlPr>
                      <w:rPr>
                        <w:rFonts w:ascii="Cambria Math" w:hAnsi="Cambria Math"/>
                      </w:rPr>
                    </m:ctrlPr>
                  </m:funcPr>
                  <m:fName>
                    <m:r>
                      <m:rPr>
                        <m:sty m:val="p"/>
                      </m:rPr>
                      <w:rPr>
                        <w:rFonts w:ascii="Cambria Math" w:hAnsi="Cambria Math"/>
                      </w:rPr>
                      <m:t>exp</m:t>
                    </m:r>
                  </m:fName>
                  <m:e>
                    <m:d>
                      <m:dPr>
                        <m:begChr m:val="["/>
                        <m:endChr m:val="]"/>
                        <m:ctrlPr>
                          <w:rPr>
                            <w:rFonts w:ascii="Cambria Math" w:hAnsi="Cambria Math"/>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lnx-μ)</m:t>
                                </m:r>
                              </m:e>
                              <m:sup>
                                <m:r>
                                  <m:rPr>
                                    <m:sty m:val="p"/>
                                  </m:rPr>
                                  <w:rPr>
                                    <w:rFonts w:ascii="Cambria Math" w:hAnsi="Cambria Math"/>
                                  </w:rPr>
                                  <m:t>2</m:t>
                                </m:r>
                              </m:sup>
                            </m:sSup>
                          </m:num>
                          <m:den>
                            <m:r>
                              <m:rPr>
                                <m:sty m:val="p"/>
                              </m:rPr>
                              <w:rPr>
                                <w:rFonts w:ascii="Cambria Math" w:hAnsi="Cambria Math"/>
                              </w:rPr>
                              <m:t>2</m:t>
                            </m:r>
                            <m:sSup>
                              <m:sSupPr>
                                <m:ctrlPr>
                                  <w:rPr>
                                    <w:rFonts w:ascii="Cambria Math" w:eastAsia="SimSun" w:hAnsi="Cambria Math"/>
                                    <w:snapToGrid w:val="0"/>
                                    <w:sz w:val="21"/>
                                    <w:szCs w:val="21"/>
                                    <w:lang w:val="en-US" w:eastAsia="zh-CN"/>
                                  </w:rPr>
                                </m:ctrlPr>
                              </m:sSupPr>
                              <m:e>
                                <m:r>
                                  <m:rPr>
                                    <m:sty m:val="p"/>
                                  </m:rPr>
                                  <w:rPr>
                                    <w:rFonts w:ascii="Cambria Math" w:hAnsi="Cambria Math"/>
                                  </w:rPr>
                                  <m:t>δ</m:t>
                                </m:r>
                              </m:e>
                              <m:sup>
                                <m:r>
                                  <m:rPr>
                                    <m:sty m:val="p"/>
                                  </m:rPr>
                                  <w:rPr>
                                    <w:rFonts w:ascii="Cambria Math" w:hAnsi="Cambria Math"/>
                                  </w:rPr>
                                  <m:t>2</m:t>
                                </m:r>
                              </m:sup>
                            </m:sSup>
                          </m:den>
                        </m:f>
                      </m:e>
                    </m:d>
                    <m:ctrlPr>
                      <w:rPr>
                        <w:rFonts w:ascii="Cambria Math" w:hAnsi="Cambria Math"/>
                        <w:i/>
                      </w:rPr>
                    </m:ctrlPr>
                  </m:e>
                </m:func>
                <m:r>
                  <m:rPr>
                    <m:sty m:val="p"/>
                  </m:rPr>
                  <w:rPr>
                    <w:rFonts w:ascii="Cambria Math" w:hAnsi="Cambria Math"/>
                  </w:rPr>
                  <m:t>,x≥0,</m:t>
                </m:r>
              </m:oMath>
            </m:oMathPara>
          </w:p>
          <w:p w14:paraId="34C814A3"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δ=2.36,μ=6.17</m:t>
                </m:r>
              </m:oMath>
            </m:oMathPara>
          </w:p>
          <w:p w14:paraId="7ACC9252" w14:textId="77777777" w:rsidR="00652444" w:rsidRPr="00914898" w:rsidRDefault="00652444" w:rsidP="00214093">
            <w:pPr>
              <w:pStyle w:val="TAL"/>
              <w:rPr>
                <w:rFonts w:eastAsia="MS Mincho"/>
                <w:kern w:val="2"/>
                <w:lang w:val="en-US" w:eastAsia="zh-CN"/>
              </w:rPr>
            </w:pPr>
            <w:proofErr w:type="gramStart"/>
            <w:r w:rsidRPr="00914898">
              <w:rPr>
                <w:rFonts w:eastAsia="MS Mincho" w:hint="eastAsia"/>
                <w:kern w:val="2"/>
                <w:lang w:val="en-US" w:eastAsia="zh-CN"/>
              </w:rPr>
              <w:t>if</w:t>
            </w:r>
            <w:proofErr w:type="gramEnd"/>
            <w:r w:rsidRPr="00914898">
              <w:rPr>
                <w:rFonts w:eastAsia="MS Mincho" w:hint="eastAsia"/>
                <w:kern w:val="2"/>
                <w:lang w:val="en-US" w:eastAsia="zh-CN"/>
              </w:rPr>
              <w:t xml:space="preserve"> x &gt; max or x &lt; min, discard and generate a new value for x.</w:t>
            </w:r>
          </w:p>
        </w:tc>
      </w:tr>
      <w:tr w:rsidR="00652444" w14:paraId="3C37F2A0" w14:textId="77777777" w:rsidTr="00652444">
        <w:trPr>
          <w:jc w:val="center"/>
        </w:trPr>
        <w:tc>
          <w:tcPr>
            <w:tcW w:w="1526" w:type="dxa"/>
          </w:tcPr>
          <w:p w14:paraId="11373057"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Number of embedded objects per page (</w:t>
            </w:r>
            <w:proofErr w:type="spellStart"/>
            <w:r w:rsidRPr="00914898">
              <w:rPr>
                <w:rFonts w:eastAsia="MS Mincho" w:hint="eastAsia"/>
                <w:kern w:val="2"/>
                <w:lang w:val="en-US" w:eastAsia="zh-CN"/>
              </w:rPr>
              <w:t>Nd</w:t>
            </w:r>
            <w:proofErr w:type="spellEnd"/>
            <w:r w:rsidRPr="00914898">
              <w:rPr>
                <w:rFonts w:eastAsia="MS Mincho" w:hint="eastAsia"/>
                <w:kern w:val="2"/>
                <w:lang w:val="en-US" w:eastAsia="zh-CN"/>
              </w:rPr>
              <w:t>)</w:t>
            </w:r>
          </w:p>
        </w:tc>
        <w:tc>
          <w:tcPr>
            <w:tcW w:w="1417" w:type="dxa"/>
          </w:tcPr>
          <w:p w14:paraId="0D46266A"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Truncated Pareto</w:t>
            </w:r>
          </w:p>
        </w:tc>
        <w:tc>
          <w:tcPr>
            <w:tcW w:w="1985" w:type="dxa"/>
          </w:tcPr>
          <w:p w14:paraId="573C7BCF" w14:textId="77777777" w:rsidR="00652444" w:rsidRPr="00914898" w:rsidRDefault="00652444" w:rsidP="00214093">
            <w:pPr>
              <w:pStyle w:val="TAL"/>
              <w:rPr>
                <w:rFonts w:eastAsia="MS Mincho"/>
                <w:kern w:val="2"/>
                <w:lang w:val="en-US" w:eastAsia="zh-CN"/>
              </w:rPr>
            </w:pPr>
            <w:r w:rsidRPr="00914898">
              <w:rPr>
                <w:rFonts w:eastAsia="MS Mincho"/>
                <w:kern w:val="2"/>
                <w:lang w:val="en-US" w:eastAsia="zh-CN"/>
              </w:rPr>
              <w:t>M</w:t>
            </w:r>
            <w:r w:rsidRPr="00914898">
              <w:rPr>
                <w:rFonts w:eastAsia="MS Mincho" w:hint="eastAsia"/>
                <w:kern w:val="2"/>
                <w:lang w:val="en-US" w:eastAsia="zh-CN"/>
              </w:rPr>
              <w:t>ean = 5.64</w:t>
            </w:r>
          </w:p>
          <w:p w14:paraId="4666A318" w14:textId="77777777" w:rsidR="00652444" w:rsidRPr="00914898" w:rsidRDefault="00652444" w:rsidP="00214093">
            <w:pPr>
              <w:pStyle w:val="TAL"/>
              <w:rPr>
                <w:rFonts w:eastAsia="MS Mincho"/>
                <w:kern w:val="2"/>
                <w:lang w:val="en-US" w:eastAsia="zh-CN"/>
              </w:rPr>
            </w:pPr>
            <w:r w:rsidRPr="00914898">
              <w:rPr>
                <w:rFonts w:eastAsia="MS Mincho"/>
                <w:kern w:val="2"/>
                <w:lang w:val="en-US" w:eastAsia="zh-CN"/>
              </w:rPr>
              <w:t>M</w:t>
            </w:r>
            <w:r w:rsidRPr="00914898">
              <w:rPr>
                <w:rFonts w:eastAsia="MS Mincho" w:hint="eastAsia"/>
                <w:kern w:val="2"/>
                <w:lang w:val="en-US" w:eastAsia="zh-CN"/>
              </w:rPr>
              <w:t>ax = 53</w:t>
            </w:r>
          </w:p>
        </w:tc>
        <w:tc>
          <w:tcPr>
            <w:tcW w:w="3594" w:type="dxa"/>
          </w:tcPr>
          <w:p w14:paraId="6A8BA2F6" w14:textId="77777777" w:rsidR="00652444" w:rsidRPr="00652444" w:rsidRDefault="00214093"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sSubSup>
                      <m:sSubSupPr>
                        <m:ctrlPr>
                          <w:rPr>
                            <w:rFonts w:ascii="Cambria Math" w:eastAsia="SimSun" w:hAnsi="Cambria Math"/>
                            <w:snapToGrid w:val="0"/>
                            <w:sz w:val="21"/>
                            <w:szCs w:val="21"/>
                            <w:lang w:val="en-US" w:eastAsia="zh-CN"/>
                          </w:rPr>
                        </m:ctrlPr>
                      </m:sSubSupPr>
                      <m:e>
                        <m:r>
                          <m:rPr>
                            <m:sty m:val="p"/>
                          </m:rPr>
                          <w:rPr>
                            <w:rFonts w:ascii="Cambria Math" w:hAnsi="Cambria Math"/>
                          </w:rPr>
                          <m:t>α</m:t>
                        </m:r>
                      </m:e>
                      <m:sub>
                        <m:r>
                          <m:rPr>
                            <m:sty m:val="p"/>
                          </m:rPr>
                          <w:rPr>
                            <w:rFonts w:ascii="Cambria Math" w:hAnsi="Cambria Math"/>
                          </w:rPr>
                          <m:t>k</m:t>
                        </m:r>
                      </m:sub>
                      <m:sup>
                        <m:r>
                          <m:rPr>
                            <m:sty m:val="p"/>
                          </m:rPr>
                          <w:rPr>
                            <w:rFonts w:ascii="Cambria Math" w:hAnsi="Cambria Math"/>
                          </w:rPr>
                          <m:t>α</m:t>
                        </m:r>
                      </m:sup>
                    </m:sSubSup>
                  </m:num>
                  <m:den>
                    <m:sSup>
                      <m:sSupPr>
                        <m:ctrlPr>
                          <w:rPr>
                            <w:rFonts w:ascii="Cambria Math" w:eastAsia="SimSun" w:hAnsi="Cambria Math"/>
                            <w:snapToGrid w:val="0"/>
                            <w:sz w:val="21"/>
                            <w:szCs w:val="21"/>
                            <w:lang w:val="en-US" w:eastAsia="zh-CN"/>
                          </w:rPr>
                        </m:ctrlPr>
                      </m:sSupPr>
                      <m:e>
                        <m:r>
                          <m:rPr>
                            <m:sty m:val="p"/>
                          </m:rPr>
                          <w:rPr>
                            <w:rFonts w:ascii="Cambria Math" w:hAnsi="Cambria Math"/>
                          </w:rPr>
                          <m:t>x</m:t>
                        </m:r>
                      </m:e>
                      <m:sup>
                        <m:r>
                          <m:rPr>
                            <m:sty m:val="p"/>
                          </m:rPr>
                          <w:rPr>
                            <w:rFonts w:ascii="Cambria Math" w:hAnsi="Cambria Math"/>
                          </w:rPr>
                          <m:t>α+1</m:t>
                        </m:r>
                      </m:sup>
                    </m:sSup>
                  </m:den>
                </m:f>
                <m:r>
                  <m:rPr>
                    <m:sty m:val="p"/>
                  </m:rPr>
                  <w:rPr>
                    <w:rFonts w:ascii="Cambria Math" w:hAnsi="Cambria Math"/>
                  </w:rPr>
                  <m:t>, k≤x</m:t>
                </m:r>
                <m:r>
                  <w:rPr>
                    <w:rFonts w:ascii="Cambria Math" w:hAnsi="Cambria Math"/>
                  </w:rPr>
                  <m:t>&lt;m</m:t>
                </m:r>
              </m:oMath>
            </m:oMathPara>
          </w:p>
          <w:p w14:paraId="09F7B001" w14:textId="77777777" w:rsidR="00652444" w:rsidRPr="00652444" w:rsidRDefault="00214093"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k</m:t>
                        </m:r>
                      </m:num>
                      <m:den>
                        <m:r>
                          <m:rPr>
                            <m:sty m:val="p"/>
                          </m:rPr>
                          <w:rPr>
                            <w:rFonts w:ascii="Cambria Math" w:hAnsi="Cambria Math"/>
                          </w:rPr>
                          <m:t>m</m:t>
                        </m:r>
                      </m:den>
                    </m:f>
                    <m:r>
                      <m:rPr>
                        <m:sty m:val="p"/>
                      </m:rPr>
                      <w:rPr>
                        <w:rFonts w:ascii="Cambria Math" w:hAnsi="Cambria Math"/>
                      </w:rPr>
                      <m:t>)</m:t>
                    </m:r>
                  </m:e>
                  <m:sup>
                    <m:r>
                      <m:rPr>
                        <m:sty m:val="p"/>
                      </m:rPr>
                      <w:rPr>
                        <w:rFonts w:ascii="Cambria Math" w:hAnsi="Cambria Math"/>
                      </w:rPr>
                      <m:t>α</m:t>
                    </m:r>
                  </m:sup>
                </m:sSup>
                <m:r>
                  <m:rPr>
                    <m:sty m:val="p"/>
                  </m:rPr>
                  <w:rPr>
                    <w:rFonts w:ascii="Cambria Math" w:hAnsi="Cambria Math"/>
                  </w:rPr>
                  <m:t>, x=m</m:t>
                </m:r>
              </m:oMath>
            </m:oMathPara>
          </w:p>
          <w:p w14:paraId="7E27DAC5"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α=1.1, k=2, m=55</m:t>
                </m:r>
              </m:oMath>
            </m:oMathPara>
          </w:p>
          <w:p w14:paraId="5A00B18C"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 xml:space="preserve">Subtract k from the generated random value to obtain </w:t>
            </w:r>
            <w:proofErr w:type="spellStart"/>
            <w:r w:rsidRPr="00914898">
              <w:rPr>
                <w:rFonts w:eastAsia="MS Mincho" w:hint="eastAsia"/>
                <w:kern w:val="2"/>
                <w:lang w:val="en-US" w:eastAsia="zh-CN"/>
              </w:rPr>
              <w:t>Nd</w:t>
            </w:r>
            <w:proofErr w:type="spellEnd"/>
            <w:r w:rsidRPr="00914898">
              <w:rPr>
                <w:rFonts w:eastAsia="MS Mincho" w:hint="eastAsia"/>
                <w:kern w:val="2"/>
                <w:lang w:val="en-US" w:eastAsia="zh-CN"/>
              </w:rPr>
              <w:t>.</w:t>
            </w:r>
          </w:p>
          <w:p w14:paraId="67A83CF8"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If x &gt; max, discard and regenerate a new value for x.</w:t>
            </w:r>
          </w:p>
        </w:tc>
      </w:tr>
      <w:tr w:rsidR="00652444" w14:paraId="7BEB0E19" w14:textId="77777777" w:rsidTr="00652444">
        <w:trPr>
          <w:jc w:val="center"/>
        </w:trPr>
        <w:tc>
          <w:tcPr>
            <w:tcW w:w="1526" w:type="dxa"/>
          </w:tcPr>
          <w:p w14:paraId="4963B99E"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Reading time</w:t>
            </w:r>
          </w:p>
        </w:tc>
        <w:tc>
          <w:tcPr>
            <w:tcW w:w="1417" w:type="dxa"/>
          </w:tcPr>
          <w:p w14:paraId="11D4C5E8"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Exponential</w:t>
            </w:r>
          </w:p>
        </w:tc>
        <w:tc>
          <w:tcPr>
            <w:tcW w:w="1985" w:type="dxa"/>
          </w:tcPr>
          <w:p w14:paraId="2AB91127"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Mean = 30 sec</w:t>
            </w:r>
          </w:p>
        </w:tc>
        <w:tc>
          <w:tcPr>
            <w:tcW w:w="3594" w:type="dxa"/>
          </w:tcPr>
          <w:p w14:paraId="18D3BDAB" w14:textId="77777777" w:rsidR="00652444" w:rsidRPr="00652444" w:rsidRDefault="00214093"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=λ</m:t>
                </m:r>
                <m:sSup>
                  <m:sSupPr>
                    <m:ctrlPr>
                      <w:rPr>
                        <w:rFonts w:ascii="Cambria Math" w:eastAsia="SimSun" w:hAnsi="Cambria Math"/>
                        <w:snapToGrid w:val="0"/>
                        <w:sz w:val="21"/>
                        <w:szCs w:val="21"/>
                        <w:lang w:val="en-US" w:eastAsia="zh-CN"/>
                      </w:rPr>
                    </m:ctrlPr>
                  </m:sSupPr>
                  <m:e>
                    <m:r>
                      <m:rPr>
                        <m:sty m:val="p"/>
                      </m:rPr>
                      <w:rPr>
                        <w:rFonts w:ascii="Cambria Math" w:hAnsi="Cambria Math"/>
                      </w:rPr>
                      <m:t>e</m:t>
                    </m:r>
                  </m:e>
                  <m:sup>
                    <m:r>
                      <m:rPr>
                        <m:sty m:val="p"/>
                      </m:rPr>
                      <w:rPr>
                        <w:rFonts w:ascii="Cambria Math" w:hAnsi="Cambria Math"/>
                      </w:rPr>
                      <m:t>-λx</m:t>
                    </m:r>
                  </m:sup>
                </m:sSup>
                <m:r>
                  <m:rPr>
                    <m:sty m:val="p"/>
                  </m:rPr>
                  <w:rPr>
                    <w:rFonts w:ascii="Cambria Math" w:hAnsi="Cambria Math"/>
                  </w:rPr>
                  <m:t>,x≥0</m:t>
                </m:r>
              </m:oMath>
            </m:oMathPara>
          </w:p>
          <w:p w14:paraId="0E1FFAF4"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λ=0.033</m:t>
                </m:r>
              </m:oMath>
            </m:oMathPara>
          </w:p>
        </w:tc>
      </w:tr>
      <w:tr w:rsidR="00652444" w14:paraId="424B1804" w14:textId="77777777" w:rsidTr="00652444">
        <w:trPr>
          <w:jc w:val="center"/>
        </w:trPr>
        <w:tc>
          <w:tcPr>
            <w:tcW w:w="1526" w:type="dxa"/>
          </w:tcPr>
          <w:p w14:paraId="0388BC6A"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Parsing time</w:t>
            </w:r>
          </w:p>
        </w:tc>
        <w:tc>
          <w:tcPr>
            <w:tcW w:w="1417" w:type="dxa"/>
          </w:tcPr>
          <w:p w14:paraId="2FB0CE34"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Exponential</w:t>
            </w:r>
          </w:p>
        </w:tc>
        <w:tc>
          <w:tcPr>
            <w:tcW w:w="1985" w:type="dxa"/>
          </w:tcPr>
          <w:p w14:paraId="2CE3745D"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Mean = 0.13sec</w:t>
            </w:r>
          </w:p>
        </w:tc>
        <w:tc>
          <w:tcPr>
            <w:tcW w:w="3594" w:type="dxa"/>
          </w:tcPr>
          <w:p w14:paraId="2CF3D49A" w14:textId="77777777" w:rsidR="00652444" w:rsidRPr="00652444" w:rsidRDefault="00214093"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=λ</m:t>
                </m:r>
                <m:sSup>
                  <m:sSupPr>
                    <m:ctrlPr>
                      <w:rPr>
                        <w:rFonts w:ascii="Cambria Math" w:eastAsia="SimSun" w:hAnsi="Cambria Math"/>
                        <w:snapToGrid w:val="0"/>
                        <w:sz w:val="21"/>
                        <w:szCs w:val="21"/>
                        <w:lang w:val="en-US" w:eastAsia="zh-CN"/>
                      </w:rPr>
                    </m:ctrlPr>
                  </m:sSupPr>
                  <m:e>
                    <m:r>
                      <m:rPr>
                        <m:sty m:val="p"/>
                      </m:rPr>
                      <w:rPr>
                        <w:rFonts w:ascii="Cambria Math" w:hAnsi="Cambria Math"/>
                      </w:rPr>
                      <m:t>e</m:t>
                    </m:r>
                  </m:e>
                  <m:sup>
                    <m:r>
                      <m:rPr>
                        <m:sty m:val="p"/>
                      </m:rPr>
                      <w:rPr>
                        <w:rFonts w:ascii="Cambria Math" w:hAnsi="Cambria Math"/>
                      </w:rPr>
                      <m:t>-λx</m:t>
                    </m:r>
                  </m:sup>
                </m:sSup>
                <m:r>
                  <m:rPr>
                    <m:sty m:val="p"/>
                  </m:rPr>
                  <w:rPr>
                    <w:rFonts w:ascii="Cambria Math" w:hAnsi="Cambria Math"/>
                  </w:rPr>
                  <m:t>,x≥0</m:t>
                </m:r>
              </m:oMath>
            </m:oMathPara>
          </w:p>
          <w:p w14:paraId="212FCFFE"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λ=7.69</m:t>
                </m:r>
              </m:oMath>
            </m:oMathPara>
          </w:p>
        </w:tc>
      </w:tr>
    </w:tbl>
    <w:p w14:paraId="55E53C00" w14:textId="77777777" w:rsidR="00652444" w:rsidRPr="00843BB4" w:rsidRDefault="00652444" w:rsidP="00652444">
      <w:pPr>
        <w:rPr>
          <w:rFonts w:eastAsia="SimSun"/>
          <w:lang w:eastAsia="zh-CN"/>
        </w:rPr>
      </w:pPr>
    </w:p>
    <w:p w14:paraId="563BB114" w14:textId="77777777" w:rsidR="00652444" w:rsidRPr="00652444" w:rsidRDefault="00652444" w:rsidP="00ED217A"/>
    <w:p w14:paraId="4B052761" w14:textId="77777777" w:rsidR="00CB30B6" w:rsidRPr="00CB30B6" w:rsidRDefault="00CB30B6" w:rsidP="00CB30B6"/>
    <w:p w14:paraId="1FC48949" w14:textId="77777777" w:rsidR="00E8629F" w:rsidRPr="00235394" w:rsidRDefault="00E8629F">
      <w:pPr>
        <w:pStyle w:val="Heading9"/>
      </w:pPr>
      <w:bookmarkStart w:id="64" w:name="_Toc303929542"/>
      <w:bookmarkStart w:id="65" w:name="historyclause"/>
      <w:r w:rsidRPr="00235394">
        <w:t>Annex &lt;X&gt;:</w:t>
      </w:r>
      <w:r w:rsidRPr="00235394">
        <w:br/>
        <w:t>Change history</w:t>
      </w:r>
      <w:bookmarkEnd w:id="64"/>
    </w:p>
    <w:p w14:paraId="51D36F37" w14:textId="77777777" w:rsidR="00E8629F" w:rsidRPr="00235394" w:rsidRDefault="00222897">
      <w:pPr>
        <w:pStyle w:val="Guidance"/>
        <w:rPr>
          <w:color w:val="FF0000"/>
        </w:rPr>
      </w:pPr>
      <w:r w:rsidRPr="00235394">
        <w:rPr>
          <w:color w:val="FF0000"/>
        </w:rPr>
        <w:t>This is the last</w:t>
      </w:r>
      <w:r w:rsidR="00E8629F" w:rsidRPr="00235394">
        <w:rPr>
          <w:color w:val="FF0000"/>
        </w:rPr>
        <w:t xml:space="preserve"> annex for </w:t>
      </w:r>
      <w:proofErr w:type="gramStart"/>
      <w:r w:rsidRPr="00235394">
        <w:rPr>
          <w:color w:val="FF0000"/>
        </w:rPr>
        <w:t>TRs which</w:t>
      </w:r>
      <w:proofErr w:type="gramEnd"/>
      <w:r w:rsidRPr="00235394">
        <w:rPr>
          <w:color w:val="FF0000"/>
        </w:rPr>
        <w:t xml:space="preserve"> details the</w:t>
      </w:r>
      <w:r w:rsidR="00E8629F" w:rsidRPr="00235394">
        <w:rPr>
          <w:color w:val="FF0000"/>
        </w:rPr>
        <w:t xml:space="preserve"> change history using </w:t>
      </w:r>
      <w:r w:rsidRPr="00235394">
        <w:rPr>
          <w:color w:val="FF0000"/>
        </w:rPr>
        <w:t>the following</w:t>
      </w:r>
      <w:r w:rsidR="00E8629F" w:rsidRPr="00235394">
        <w:rPr>
          <w:color w:val="FF0000"/>
        </w:rPr>
        <w:t xml:space="preserve"> table</w:t>
      </w:r>
      <w:r w:rsidRPr="00235394">
        <w:rPr>
          <w:color w:val="FF0000"/>
        </w:rPr>
        <w:t>.</w:t>
      </w:r>
    </w:p>
    <w:p w14:paraId="375E6593" w14:textId="77777777" w:rsidR="00222897" w:rsidRPr="00235394" w:rsidRDefault="00222897">
      <w:pPr>
        <w:pStyle w:val="Guidance"/>
        <w:rPr>
          <w:color w:val="FF0000"/>
        </w:rPr>
      </w:pPr>
      <w:r w:rsidRPr="00235394">
        <w:rPr>
          <w:color w:val="FF0000"/>
        </w:rPr>
        <w:lastRenderedPageBreak/>
        <w:t>This table can be used for recording progress during the WG drafting process till TSG approval of this TR.</w:t>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405"/>
        <w:gridCol w:w="407"/>
        <w:gridCol w:w="4631"/>
        <w:gridCol w:w="540"/>
        <w:gridCol w:w="540"/>
      </w:tblGrid>
      <w:tr w:rsidR="00E8629F" w:rsidRPr="00235394" w14:paraId="29408169" w14:textId="77777777" w:rsidTr="00214093">
        <w:trPr>
          <w:cantSplit/>
        </w:trPr>
        <w:tc>
          <w:tcPr>
            <w:tcW w:w="9357" w:type="dxa"/>
            <w:gridSpan w:val="8"/>
            <w:tcBorders>
              <w:bottom w:val="nil"/>
            </w:tcBorders>
            <w:shd w:val="solid" w:color="FFFFFF" w:fill="auto"/>
          </w:tcPr>
          <w:p w14:paraId="3B6B9504" w14:textId="77777777" w:rsidR="00E8629F" w:rsidRPr="00235394" w:rsidRDefault="00E8629F">
            <w:pPr>
              <w:pStyle w:val="TAL"/>
              <w:jc w:val="center"/>
              <w:rPr>
                <w:b/>
                <w:sz w:val="16"/>
              </w:rPr>
            </w:pPr>
            <w:r w:rsidRPr="00235394">
              <w:rPr>
                <w:b/>
              </w:rPr>
              <w:t>Change history</w:t>
            </w:r>
          </w:p>
        </w:tc>
      </w:tr>
      <w:tr w:rsidR="00E8629F" w:rsidRPr="00235394" w14:paraId="2F679DFA" w14:textId="77777777" w:rsidTr="00214093">
        <w:tc>
          <w:tcPr>
            <w:tcW w:w="800" w:type="dxa"/>
            <w:shd w:val="pct10" w:color="auto" w:fill="FFFFFF"/>
          </w:tcPr>
          <w:p w14:paraId="2AB17382" w14:textId="77777777" w:rsidR="00E8629F" w:rsidRPr="00235394" w:rsidRDefault="00E8629F">
            <w:pPr>
              <w:pStyle w:val="TAL"/>
              <w:rPr>
                <w:b/>
                <w:sz w:val="16"/>
              </w:rPr>
            </w:pPr>
            <w:r w:rsidRPr="00235394">
              <w:rPr>
                <w:b/>
                <w:sz w:val="16"/>
              </w:rPr>
              <w:t>Date</w:t>
            </w:r>
          </w:p>
        </w:tc>
        <w:tc>
          <w:tcPr>
            <w:tcW w:w="1043" w:type="dxa"/>
            <w:shd w:val="pct10" w:color="auto" w:fill="FFFFFF"/>
          </w:tcPr>
          <w:p w14:paraId="74A91E4F" w14:textId="77777777" w:rsidR="00E8629F" w:rsidRPr="00235394" w:rsidRDefault="00E8629F">
            <w:pPr>
              <w:pStyle w:val="TAL"/>
              <w:rPr>
                <w:b/>
                <w:sz w:val="16"/>
              </w:rPr>
            </w:pPr>
            <w:r w:rsidRPr="00235394">
              <w:rPr>
                <w:b/>
                <w:sz w:val="16"/>
              </w:rPr>
              <w:t>TSG #</w:t>
            </w:r>
          </w:p>
        </w:tc>
        <w:tc>
          <w:tcPr>
            <w:tcW w:w="992" w:type="dxa"/>
            <w:shd w:val="pct10" w:color="auto" w:fill="FFFFFF"/>
          </w:tcPr>
          <w:p w14:paraId="16FCC5F8" w14:textId="77777777" w:rsidR="00E8629F" w:rsidRPr="00235394" w:rsidRDefault="00E8629F">
            <w:pPr>
              <w:pStyle w:val="TAL"/>
              <w:rPr>
                <w:b/>
                <w:sz w:val="16"/>
              </w:rPr>
            </w:pPr>
            <w:r w:rsidRPr="00235394">
              <w:rPr>
                <w:b/>
                <w:sz w:val="16"/>
              </w:rPr>
              <w:t>TSG Doc.</w:t>
            </w:r>
          </w:p>
        </w:tc>
        <w:tc>
          <w:tcPr>
            <w:tcW w:w="405" w:type="dxa"/>
            <w:shd w:val="pct10" w:color="auto" w:fill="FFFFFF"/>
          </w:tcPr>
          <w:p w14:paraId="7A438BF0" w14:textId="77777777" w:rsidR="00E8629F" w:rsidRPr="00235394" w:rsidRDefault="00E8629F">
            <w:pPr>
              <w:pStyle w:val="TAL"/>
              <w:rPr>
                <w:b/>
                <w:sz w:val="16"/>
              </w:rPr>
            </w:pPr>
            <w:r w:rsidRPr="00235394">
              <w:rPr>
                <w:b/>
                <w:sz w:val="16"/>
              </w:rPr>
              <w:t>CR</w:t>
            </w:r>
          </w:p>
        </w:tc>
        <w:tc>
          <w:tcPr>
            <w:tcW w:w="407" w:type="dxa"/>
            <w:shd w:val="pct10" w:color="auto" w:fill="FFFFFF"/>
          </w:tcPr>
          <w:p w14:paraId="0C5C7605" w14:textId="77777777" w:rsidR="00E8629F" w:rsidRPr="00235394" w:rsidRDefault="00E8629F">
            <w:pPr>
              <w:pStyle w:val="TAL"/>
              <w:rPr>
                <w:b/>
                <w:sz w:val="16"/>
              </w:rPr>
            </w:pPr>
            <w:r w:rsidRPr="00235394">
              <w:rPr>
                <w:b/>
                <w:sz w:val="16"/>
              </w:rPr>
              <w:t>Rev</w:t>
            </w:r>
          </w:p>
        </w:tc>
        <w:tc>
          <w:tcPr>
            <w:tcW w:w="4631" w:type="dxa"/>
            <w:shd w:val="pct10" w:color="auto" w:fill="FFFFFF"/>
          </w:tcPr>
          <w:p w14:paraId="52284CCC" w14:textId="77777777" w:rsidR="00E8629F" w:rsidRPr="00235394" w:rsidRDefault="00E8629F">
            <w:pPr>
              <w:pStyle w:val="TAL"/>
              <w:rPr>
                <w:b/>
                <w:sz w:val="16"/>
              </w:rPr>
            </w:pPr>
            <w:r w:rsidRPr="00235394">
              <w:rPr>
                <w:b/>
                <w:sz w:val="16"/>
              </w:rPr>
              <w:t>Subject/Comment</w:t>
            </w:r>
          </w:p>
        </w:tc>
        <w:tc>
          <w:tcPr>
            <w:tcW w:w="540" w:type="dxa"/>
            <w:shd w:val="pct10" w:color="auto" w:fill="FFFFFF"/>
          </w:tcPr>
          <w:p w14:paraId="6F1703AD" w14:textId="77777777" w:rsidR="00E8629F" w:rsidRPr="00235394" w:rsidRDefault="00E8629F">
            <w:pPr>
              <w:pStyle w:val="TAL"/>
              <w:rPr>
                <w:b/>
                <w:sz w:val="16"/>
              </w:rPr>
            </w:pPr>
            <w:r w:rsidRPr="00235394">
              <w:rPr>
                <w:b/>
                <w:sz w:val="16"/>
              </w:rPr>
              <w:t>Old</w:t>
            </w:r>
          </w:p>
        </w:tc>
        <w:tc>
          <w:tcPr>
            <w:tcW w:w="540" w:type="dxa"/>
            <w:shd w:val="pct10" w:color="auto" w:fill="FFFFFF"/>
          </w:tcPr>
          <w:p w14:paraId="60F4EE52" w14:textId="77777777" w:rsidR="00E8629F" w:rsidRPr="00235394" w:rsidRDefault="00E8629F">
            <w:pPr>
              <w:pStyle w:val="TAL"/>
              <w:rPr>
                <w:b/>
                <w:sz w:val="16"/>
              </w:rPr>
            </w:pPr>
            <w:r w:rsidRPr="00235394">
              <w:rPr>
                <w:b/>
                <w:sz w:val="16"/>
              </w:rPr>
              <w:t>New</w:t>
            </w:r>
          </w:p>
        </w:tc>
      </w:tr>
      <w:tr w:rsidR="00E8629F" w:rsidRPr="00235394" w14:paraId="2269039B" w14:textId="77777777" w:rsidTr="00214093">
        <w:tc>
          <w:tcPr>
            <w:tcW w:w="800" w:type="dxa"/>
            <w:shd w:val="solid" w:color="FFFFFF" w:fill="auto"/>
          </w:tcPr>
          <w:p w14:paraId="35243FA9" w14:textId="77777777" w:rsidR="00E8629F" w:rsidRPr="00214093" w:rsidRDefault="00E8629F"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w:t>
            </w:r>
            <w:r w:rsidR="00CB30B6" w:rsidRPr="00214093">
              <w:rPr>
                <w:rFonts w:ascii="Arial" w:eastAsia="SimSun" w:hAnsi="Arial" w:cs="Arial"/>
                <w:iCs/>
                <w:snapToGrid w:val="0"/>
                <w:sz w:val="18"/>
                <w:szCs w:val="18"/>
                <w:lang w:eastAsia="zh-CN"/>
              </w:rPr>
              <w:t>15-05</w:t>
            </w:r>
          </w:p>
        </w:tc>
        <w:tc>
          <w:tcPr>
            <w:tcW w:w="1043" w:type="dxa"/>
            <w:shd w:val="solid" w:color="FFFFFF" w:fill="auto"/>
          </w:tcPr>
          <w:p w14:paraId="4AAB06F1" w14:textId="77777777" w:rsidR="00E8629F" w:rsidRPr="00214093" w:rsidRDefault="00CB30B6"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w:t>
            </w:r>
            <w:r w:rsidR="0081211B" w:rsidRPr="00214093">
              <w:rPr>
                <w:rFonts w:ascii="Arial" w:eastAsia="SimSun" w:hAnsi="Arial" w:cs="Arial"/>
                <w:iCs/>
                <w:snapToGrid w:val="0"/>
                <w:sz w:val="18"/>
                <w:szCs w:val="18"/>
                <w:lang w:eastAsia="zh-CN"/>
              </w:rPr>
              <w:t xml:space="preserve"> #90</w:t>
            </w:r>
          </w:p>
        </w:tc>
        <w:tc>
          <w:tcPr>
            <w:tcW w:w="992" w:type="dxa"/>
            <w:shd w:val="solid" w:color="FFFFFF" w:fill="auto"/>
          </w:tcPr>
          <w:p w14:paraId="1E362F82" w14:textId="77777777" w:rsidR="00E8629F" w:rsidRPr="00214093" w:rsidRDefault="0081211B"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R2-152493</w:t>
            </w:r>
          </w:p>
        </w:tc>
        <w:tc>
          <w:tcPr>
            <w:tcW w:w="405" w:type="dxa"/>
            <w:shd w:val="solid" w:color="FFFFFF" w:fill="auto"/>
          </w:tcPr>
          <w:p w14:paraId="1FC94D8B" w14:textId="77777777" w:rsidR="00E8629F" w:rsidRPr="00214093" w:rsidRDefault="00E8629F" w:rsidP="00214093">
            <w:pPr>
              <w:spacing w:after="0"/>
              <w:rPr>
                <w:rFonts w:ascii="Arial" w:eastAsia="SimSun" w:hAnsi="Arial" w:cs="Arial"/>
                <w:iCs/>
                <w:snapToGrid w:val="0"/>
                <w:sz w:val="18"/>
                <w:szCs w:val="18"/>
                <w:lang w:eastAsia="zh-CN"/>
              </w:rPr>
            </w:pPr>
          </w:p>
        </w:tc>
        <w:tc>
          <w:tcPr>
            <w:tcW w:w="407" w:type="dxa"/>
            <w:shd w:val="solid" w:color="FFFFFF" w:fill="auto"/>
          </w:tcPr>
          <w:p w14:paraId="08B093A2" w14:textId="77777777" w:rsidR="00E8629F" w:rsidRPr="00214093" w:rsidRDefault="00E8629F" w:rsidP="00214093">
            <w:pPr>
              <w:spacing w:after="0"/>
              <w:rPr>
                <w:rFonts w:ascii="Arial" w:eastAsia="SimSun" w:hAnsi="Arial" w:cs="Arial"/>
                <w:iCs/>
                <w:snapToGrid w:val="0"/>
                <w:sz w:val="18"/>
                <w:szCs w:val="18"/>
                <w:lang w:eastAsia="zh-CN"/>
              </w:rPr>
            </w:pPr>
          </w:p>
        </w:tc>
        <w:tc>
          <w:tcPr>
            <w:tcW w:w="4631" w:type="dxa"/>
            <w:shd w:val="solid" w:color="FFFFFF" w:fill="auto"/>
          </w:tcPr>
          <w:p w14:paraId="791C61EC" w14:textId="77777777" w:rsidR="00E8629F" w:rsidRPr="00214093" w:rsidRDefault="0085685B"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Draft</w:t>
            </w:r>
            <w:r w:rsidR="0081211B" w:rsidRPr="00214093">
              <w:rPr>
                <w:rFonts w:ascii="Arial" w:eastAsia="SimSun" w:hAnsi="Arial" w:cs="Arial"/>
                <w:iCs/>
                <w:snapToGrid w:val="0"/>
                <w:sz w:val="18"/>
                <w:szCs w:val="18"/>
                <w:lang w:eastAsia="zh-CN"/>
              </w:rPr>
              <w:t xml:space="preserve"> skeleton TR</w:t>
            </w:r>
          </w:p>
        </w:tc>
        <w:tc>
          <w:tcPr>
            <w:tcW w:w="540" w:type="dxa"/>
            <w:shd w:val="solid" w:color="FFFFFF" w:fill="auto"/>
          </w:tcPr>
          <w:p w14:paraId="50E5A427" w14:textId="77777777" w:rsidR="00E8629F" w:rsidRPr="00214093" w:rsidRDefault="008446B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0.0.0</w:t>
            </w:r>
          </w:p>
        </w:tc>
        <w:tc>
          <w:tcPr>
            <w:tcW w:w="540" w:type="dxa"/>
            <w:shd w:val="solid" w:color="FFFFFF" w:fill="auto"/>
          </w:tcPr>
          <w:p w14:paraId="14D74B1B" w14:textId="77777777" w:rsidR="00E8629F" w:rsidRPr="00214093" w:rsidRDefault="00E8629F" w:rsidP="00214093">
            <w:pPr>
              <w:spacing w:after="0"/>
              <w:rPr>
                <w:rFonts w:ascii="Arial" w:eastAsia="SimSun" w:hAnsi="Arial" w:cs="Arial"/>
                <w:iCs/>
                <w:snapToGrid w:val="0"/>
                <w:sz w:val="18"/>
                <w:szCs w:val="18"/>
                <w:lang w:eastAsia="zh-CN"/>
              </w:rPr>
            </w:pPr>
          </w:p>
        </w:tc>
      </w:tr>
      <w:tr w:rsidR="00CB30B6" w:rsidRPr="00235394" w14:paraId="36783AD0" w14:textId="77777777" w:rsidTr="00214093">
        <w:tc>
          <w:tcPr>
            <w:tcW w:w="800" w:type="dxa"/>
            <w:shd w:val="solid" w:color="FFFFFF" w:fill="auto"/>
          </w:tcPr>
          <w:p w14:paraId="31BC1F03" w14:textId="77777777" w:rsidR="00CB30B6" w:rsidRPr="00214093" w:rsidRDefault="00774779"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2015-05</w:t>
            </w:r>
          </w:p>
        </w:tc>
        <w:tc>
          <w:tcPr>
            <w:tcW w:w="1043" w:type="dxa"/>
            <w:shd w:val="solid" w:color="FFFFFF" w:fill="auto"/>
          </w:tcPr>
          <w:p w14:paraId="18FE776E" w14:textId="77777777" w:rsidR="00CB30B6" w:rsidRPr="00214093" w:rsidRDefault="00774779"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992" w:type="dxa"/>
            <w:shd w:val="solid" w:color="FFFFFF" w:fill="auto"/>
          </w:tcPr>
          <w:p w14:paraId="7538796B" w14:textId="77777777" w:rsidR="00CB30B6" w:rsidRPr="00214093" w:rsidRDefault="00774779"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R2-152905</w:t>
            </w:r>
          </w:p>
        </w:tc>
        <w:tc>
          <w:tcPr>
            <w:tcW w:w="405" w:type="dxa"/>
            <w:shd w:val="solid" w:color="FFFFFF" w:fill="auto"/>
          </w:tcPr>
          <w:p w14:paraId="1297027F" w14:textId="77777777" w:rsidR="00CB30B6" w:rsidRPr="00214093" w:rsidRDefault="00CB30B6" w:rsidP="00214093">
            <w:pPr>
              <w:spacing w:after="0"/>
              <w:rPr>
                <w:rFonts w:ascii="Arial" w:eastAsia="SimSun" w:hAnsi="Arial" w:cs="Arial"/>
                <w:iCs/>
                <w:snapToGrid w:val="0"/>
                <w:sz w:val="18"/>
                <w:szCs w:val="18"/>
                <w:lang w:eastAsia="zh-CN"/>
              </w:rPr>
            </w:pPr>
          </w:p>
        </w:tc>
        <w:tc>
          <w:tcPr>
            <w:tcW w:w="407" w:type="dxa"/>
            <w:shd w:val="solid" w:color="FFFFFF" w:fill="auto"/>
          </w:tcPr>
          <w:p w14:paraId="46478918" w14:textId="77777777" w:rsidR="00CB30B6" w:rsidRPr="00214093" w:rsidRDefault="00CB30B6" w:rsidP="00214093">
            <w:pPr>
              <w:spacing w:after="0"/>
              <w:rPr>
                <w:rFonts w:ascii="Arial" w:eastAsia="SimSun" w:hAnsi="Arial" w:cs="Arial"/>
                <w:iCs/>
                <w:snapToGrid w:val="0"/>
                <w:sz w:val="18"/>
                <w:szCs w:val="18"/>
                <w:lang w:eastAsia="zh-CN"/>
              </w:rPr>
            </w:pPr>
          </w:p>
        </w:tc>
        <w:tc>
          <w:tcPr>
            <w:tcW w:w="4631" w:type="dxa"/>
            <w:shd w:val="solid" w:color="FFFFFF" w:fill="auto"/>
          </w:tcPr>
          <w:p w14:paraId="41633815" w14:textId="77777777" w:rsidR="00CB30B6" w:rsidRPr="00214093" w:rsidRDefault="00774779"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Editorial changes to structure</w:t>
            </w:r>
          </w:p>
        </w:tc>
        <w:tc>
          <w:tcPr>
            <w:tcW w:w="540" w:type="dxa"/>
            <w:shd w:val="solid" w:color="FFFFFF" w:fill="auto"/>
          </w:tcPr>
          <w:p w14:paraId="166B59B8" w14:textId="77777777" w:rsidR="00CB30B6" w:rsidRPr="00214093" w:rsidRDefault="00774779"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0.0.1</w:t>
            </w:r>
          </w:p>
        </w:tc>
        <w:tc>
          <w:tcPr>
            <w:tcW w:w="540" w:type="dxa"/>
            <w:shd w:val="solid" w:color="FFFFFF" w:fill="auto"/>
          </w:tcPr>
          <w:p w14:paraId="2F5DA463" w14:textId="77777777" w:rsidR="00CB30B6" w:rsidRPr="00214093" w:rsidRDefault="00774779"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0.0.2</w:t>
            </w:r>
          </w:p>
        </w:tc>
      </w:tr>
      <w:tr w:rsidR="00243064" w:rsidRPr="00235394" w14:paraId="026BE737" w14:textId="77777777" w:rsidTr="00214093">
        <w:tc>
          <w:tcPr>
            <w:tcW w:w="800" w:type="dxa"/>
            <w:shd w:val="solid" w:color="FFFFFF" w:fill="auto"/>
          </w:tcPr>
          <w:p w14:paraId="3D751707" w14:textId="77777777" w:rsidR="00243064" w:rsidRPr="00214093" w:rsidRDefault="0024306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2015-05</w:t>
            </w:r>
          </w:p>
        </w:tc>
        <w:tc>
          <w:tcPr>
            <w:tcW w:w="1043" w:type="dxa"/>
            <w:shd w:val="solid" w:color="FFFFFF" w:fill="auto"/>
          </w:tcPr>
          <w:p w14:paraId="50013CBC" w14:textId="77777777" w:rsidR="00243064" w:rsidRPr="00214093" w:rsidRDefault="0024306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992" w:type="dxa"/>
            <w:shd w:val="solid" w:color="FFFFFF" w:fill="auto"/>
          </w:tcPr>
          <w:p w14:paraId="5A83E64A" w14:textId="77777777" w:rsidR="00243064" w:rsidRPr="00214093" w:rsidRDefault="0024306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R2-152918</w:t>
            </w:r>
          </w:p>
        </w:tc>
        <w:tc>
          <w:tcPr>
            <w:tcW w:w="405" w:type="dxa"/>
            <w:shd w:val="solid" w:color="FFFFFF" w:fill="auto"/>
          </w:tcPr>
          <w:p w14:paraId="1126979A" w14:textId="77777777" w:rsidR="00243064" w:rsidRPr="00214093" w:rsidRDefault="00243064" w:rsidP="00214093">
            <w:pPr>
              <w:spacing w:after="0"/>
              <w:rPr>
                <w:rFonts w:ascii="Arial" w:eastAsia="SimSun" w:hAnsi="Arial" w:cs="Arial"/>
                <w:iCs/>
                <w:snapToGrid w:val="0"/>
                <w:sz w:val="18"/>
                <w:szCs w:val="18"/>
                <w:lang w:eastAsia="zh-CN"/>
              </w:rPr>
            </w:pPr>
          </w:p>
        </w:tc>
        <w:tc>
          <w:tcPr>
            <w:tcW w:w="407" w:type="dxa"/>
            <w:shd w:val="solid" w:color="FFFFFF" w:fill="auto"/>
          </w:tcPr>
          <w:p w14:paraId="1092A5F2" w14:textId="77777777" w:rsidR="00243064" w:rsidRPr="00214093" w:rsidRDefault="00243064" w:rsidP="00214093">
            <w:pPr>
              <w:spacing w:after="0"/>
              <w:rPr>
                <w:rFonts w:ascii="Arial" w:eastAsia="SimSun" w:hAnsi="Arial" w:cs="Arial"/>
                <w:iCs/>
                <w:snapToGrid w:val="0"/>
                <w:sz w:val="18"/>
                <w:szCs w:val="18"/>
                <w:lang w:eastAsia="zh-CN"/>
              </w:rPr>
            </w:pPr>
          </w:p>
        </w:tc>
        <w:tc>
          <w:tcPr>
            <w:tcW w:w="4631" w:type="dxa"/>
            <w:shd w:val="solid" w:color="FFFFFF" w:fill="auto"/>
          </w:tcPr>
          <w:p w14:paraId="64F4F4D3" w14:textId="77777777" w:rsidR="00243064" w:rsidRPr="00214093" w:rsidRDefault="0024306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Agreed TR Skeleton</w:t>
            </w:r>
          </w:p>
        </w:tc>
        <w:tc>
          <w:tcPr>
            <w:tcW w:w="540" w:type="dxa"/>
            <w:shd w:val="solid" w:color="FFFFFF" w:fill="auto"/>
          </w:tcPr>
          <w:p w14:paraId="24614089" w14:textId="77777777" w:rsidR="00243064" w:rsidRPr="00214093" w:rsidRDefault="0024306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0.0.2</w:t>
            </w:r>
          </w:p>
        </w:tc>
        <w:tc>
          <w:tcPr>
            <w:tcW w:w="540" w:type="dxa"/>
            <w:shd w:val="solid" w:color="FFFFFF" w:fill="auto"/>
          </w:tcPr>
          <w:p w14:paraId="41F5813D" w14:textId="77777777" w:rsidR="00243064" w:rsidRPr="00214093" w:rsidRDefault="0024306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0.1.0</w:t>
            </w:r>
          </w:p>
        </w:tc>
      </w:tr>
      <w:tr w:rsidR="00742534" w:rsidRPr="00235394" w14:paraId="4AF01C25" w14:textId="77777777" w:rsidTr="00214093">
        <w:tc>
          <w:tcPr>
            <w:tcW w:w="800" w:type="dxa"/>
            <w:shd w:val="solid" w:color="FFFFFF" w:fill="auto"/>
          </w:tcPr>
          <w:p w14:paraId="0091EB99" w14:textId="77777777" w:rsidR="00742534" w:rsidRPr="00214093" w:rsidRDefault="0074253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2015-06</w:t>
            </w:r>
          </w:p>
        </w:tc>
        <w:tc>
          <w:tcPr>
            <w:tcW w:w="1043" w:type="dxa"/>
            <w:shd w:val="solid" w:color="FFFFFF" w:fill="auto"/>
          </w:tcPr>
          <w:p w14:paraId="7907EC0D" w14:textId="77777777" w:rsidR="00742534" w:rsidRPr="00214093" w:rsidRDefault="0074253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992" w:type="dxa"/>
            <w:shd w:val="solid" w:color="FFFFFF" w:fill="auto"/>
          </w:tcPr>
          <w:p w14:paraId="3FF7AAA6" w14:textId="77777777" w:rsidR="00742534" w:rsidRPr="00214093" w:rsidRDefault="0074253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w:t>
            </w:r>
            <w:r w:rsidR="00B90171" w:rsidRPr="00214093">
              <w:rPr>
                <w:rFonts w:ascii="Arial" w:eastAsia="SimSun" w:hAnsi="Arial" w:cs="Arial"/>
                <w:iCs/>
                <w:snapToGrid w:val="0"/>
                <w:sz w:val="18"/>
                <w:szCs w:val="18"/>
                <w:lang w:eastAsia="zh-CN"/>
              </w:rPr>
              <w:t>2935</w:t>
            </w:r>
          </w:p>
        </w:tc>
        <w:tc>
          <w:tcPr>
            <w:tcW w:w="405" w:type="dxa"/>
            <w:shd w:val="solid" w:color="FFFFFF" w:fill="auto"/>
          </w:tcPr>
          <w:p w14:paraId="1B5A79C0" w14:textId="77777777" w:rsidR="00742534" w:rsidRPr="00214093" w:rsidRDefault="00742534" w:rsidP="00214093">
            <w:pPr>
              <w:spacing w:after="0"/>
              <w:rPr>
                <w:rFonts w:ascii="Arial" w:eastAsia="SimSun" w:hAnsi="Arial" w:cs="Arial"/>
                <w:iCs/>
                <w:snapToGrid w:val="0"/>
                <w:sz w:val="18"/>
                <w:szCs w:val="18"/>
                <w:lang w:eastAsia="zh-CN"/>
              </w:rPr>
            </w:pPr>
          </w:p>
        </w:tc>
        <w:tc>
          <w:tcPr>
            <w:tcW w:w="407" w:type="dxa"/>
            <w:shd w:val="solid" w:color="FFFFFF" w:fill="auto"/>
          </w:tcPr>
          <w:p w14:paraId="78FD6D40" w14:textId="77777777" w:rsidR="00742534" w:rsidRPr="00214093" w:rsidRDefault="00742534" w:rsidP="00214093">
            <w:pPr>
              <w:spacing w:after="0"/>
              <w:rPr>
                <w:rFonts w:ascii="Arial" w:eastAsia="SimSun" w:hAnsi="Arial" w:cs="Arial"/>
                <w:iCs/>
                <w:snapToGrid w:val="0"/>
                <w:sz w:val="18"/>
                <w:szCs w:val="18"/>
                <w:lang w:eastAsia="zh-CN"/>
              </w:rPr>
            </w:pPr>
          </w:p>
        </w:tc>
        <w:tc>
          <w:tcPr>
            <w:tcW w:w="4631" w:type="dxa"/>
            <w:shd w:val="solid" w:color="FFFFFF" w:fill="auto"/>
          </w:tcPr>
          <w:p w14:paraId="2D551A6D" w14:textId="77777777" w:rsidR="00742534" w:rsidRPr="00214093" w:rsidRDefault="00B90171"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 xml:space="preserve">Agreed Updated TR as a result of email discussion [90#11][LTE/Latency] </w:t>
            </w:r>
          </w:p>
        </w:tc>
        <w:tc>
          <w:tcPr>
            <w:tcW w:w="540" w:type="dxa"/>
            <w:shd w:val="solid" w:color="FFFFFF" w:fill="auto"/>
          </w:tcPr>
          <w:p w14:paraId="34E389E9" w14:textId="77777777" w:rsidR="00742534" w:rsidRPr="00214093" w:rsidRDefault="0074253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0.1.0</w:t>
            </w:r>
          </w:p>
        </w:tc>
        <w:tc>
          <w:tcPr>
            <w:tcW w:w="540" w:type="dxa"/>
            <w:shd w:val="solid" w:color="FFFFFF" w:fill="auto"/>
          </w:tcPr>
          <w:p w14:paraId="182E7FF8" w14:textId="77777777" w:rsidR="00742534" w:rsidRPr="00214093" w:rsidRDefault="00B90171"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0.1.1</w:t>
            </w:r>
          </w:p>
        </w:tc>
      </w:tr>
      <w:tr w:rsidR="00ED217A" w:rsidRPr="00235394" w14:paraId="3408B52A" w14:textId="77777777" w:rsidTr="00214093">
        <w:tc>
          <w:tcPr>
            <w:tcW w:w="800" w:type="dxa"/>
            <w:shd w:val="solid" w:color="FFFFFF" w:fill="auto"/>
          </w:tcPr>
          <w:p w14:paraId="7874831E" w14:textId="77777777" w:rsidR="00ED217A" w:rsidRPr="00214093" w:rsidRDefault="00ED217A"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2015-06</w:t>
            </w:r>
          </w:p>
        </w:tc>
        <w:tc>
          <w:tcPr>
            <w:tcW w:w="1043" w:type="dxa"/>
            <w:shd w:val="solid" w:color="FFFFFF" w:fill="auto"/>
          </w:tcPr>
          <w:p w14:paraId="28D70146" w14:textId="77777777" w:rsidR="00ED217A" w:rsidRPr="00214093" w:rsidRDefault="00ED217A"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992" w:type="dxa"/>
            <w:shd w:val="solid" w:color="FFFFFF" w:fill="auto"/>
          </w:tcPr>
          <w:p w14:paraId="5B589925" w14:textId="77777777" w:rsidR="00ED217A" w:rsidRPr="00214093" w:rsidRDefault="00ED217A"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R2-152936</w:t>
            </w:r>
          </w:p>
        </w:tc>
        <w:tc>
          <w:tcPr>
            <w:tcW w:w="405" w:type="dxa"/>
            <w:shd w:val="solid" w:color="FFFFFF" w:fill="auto"/>
          </w:tcPr>
          <w:p w14:paraId="70F7FB8D" w14:textId="77777777" w:rsidR="00ED217A" w:rsidRPr="00214093" w:rsidRDefault="00ED217A" w:rsidP="00214093">
            <w:pPr>
              <w:spacing w:after="0"/>
              <w:rPr>
                <w:rFonts w:ascii="Arial" w:eastAsia="SimSun" w:hAnsi="Arial" w:cs="Arial"/>
                <w:iCs/>
                <w:snapToGrid w:val="0"/>
                <w:sz w:val="18"/>
                <w:szCs w:val="18"/>
                <w:lang w:eastAsia="zh-CN"/>
              </w:rPr>
            </w:pPr>
          </w:p>
        </w:tc>
        <w:tc>
          <w:tcPr>
            <w:tcW w:w="407" w:type="dxa"/>
            <w:shd w:val="solid" w:color="FFFFFF" w:fill="auto"/>
          </w:tcPr>
          <w:p w14:paraId="747A4BA0" w14:textId="77777777" w:rsidR="00ED217A" w:rsidRPr="00214093" w:rsidRDefault="00ED217A" w:rsidP="00214093">
            <w:pPr>
              <w:spacing w:after="0"/>
              <w:rPr>
                <w:rFonts w:ascii="Arial" w:eastAsia="SimSun" w:hAnsi="Arial" w:cs="Arial"/>
                <w:iCs/>
                <w:snapToGrid w:val="0"/>
                <w:sz w:val="18"/>
                <w:szCs w:val="18"/>
                <w:lang w:eastAsia="zh-CN"/>
              </w:rPr>
            </w:pPr>
          </w:p>
        </w:tc>
        <w:tc>
          <w:tcPr>
            <w:tcW w:w="4631" w:type="dxa"/>
            <w:shd w:val="solid" w:color="FFFFFF" w:fill="auto"/>
          </w:tcPr>
          <w:p w14:paraId="12B43FA0" w14:textId="77777777" w:rsidR="00ED217A" w:rsidRPr="00214093" w:rsidRDefault="00ED217A"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TR 36.881 v0.2.0 for Study on latency reduction techniques for LTE following result of email discussion [90#11][LTE/Latency]</w:t>
            </w:r>
          </w:p>
        </w:tc>
        <w:tc>
          <w:tcPr>
            <w:tcW w:w="540" w:type="dxa"/>
            <w:shd w:val="solid" w:color="FFFFFF" w:fill="auto"/>
          </w:tcPr>
          <w:p w14:paraId="27F99267" w14:textId="77777777" w:rsidR="00ED217A" w:rsidRPr="00214093" w:rsidRDefault="00ED217A"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0.1.1</w:t>
            </w:r>
          </w:p>
        </w:tc>
        <w:tc>
          <w:tcPr>
            <w:tcW w:w="540" w:type="dxa"/>
            <w:shd w:val="solid" w:color="FFFFFF" w:fill="auto"/>
          </w:tcPr>
          <w:p w14:paraId="2C723284" w14:textId="77777777" w:rsidR="00ED217A" w:rsidRPr="00214093" w:rsidRDefault="00ED217A"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0.2.0</w:t>
            </w:r>
          </w:p>
        </w:tc>
      </w:tr>
      <w:tr w:rsidR="00D35952" w:rsidRPr="00235394" w14:paraId="4F182739" w14:textId="77777777" w:rsidTr="00214093">
        <w:tc>
          <w:tcPr>
            <w:tcW w:w="800" w:type="dxa"/>
            <w:shd w:val="solid" w:color="FFFFFF" w:fill="auto"/>
          </w:tcPr>
          <w:p w14:paraId="4D1AE379" w14:textId="77777777" w:rsidR="00D35952" w:rsidRPr="00214093" w:rsidRDefault="00D35952"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2015-08</w:t>
            </w:r>
          </w:p>
        </w:tc>
        <w:tc>
          <w:tcPr>
            <w:tcW w:w="1043" w:type="dxa"/>
            <w:shd w:val="solid" w:color="FFFFFF" w:fill="auto"/>
          </w:tcPr>
          <w:p w14:paraId="1B958348" w14:textId="0CA01DF8" w:rsidR="00D35952" w:rsidRPr="00214093" w:rsidRDefault="00D35952"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w:t>
            </w:r>
            <w:r w:rsidR="00211AD9">
              <w:rPr>
                <w:rFonts w:ascii="Arial" w:eastAsia="SimSun" w:hAnsi="Arial" w:cs="Arial"/>
                <w:iCs/>
                <w:snapToGrid w:val="0"/>
                <w:sz w:val="18"/>
                <w:szCs w:val="18"/>
                <w:lang w:eastAsia="zh-CN"/>
              </w:rPr>
              <w:t>1</w:t>
            </w:r>
          </w:p>
        </w:tc>
        <w:tc>
          <w:tcPr>
            <w:tcW w:w="992" w:type="dxa"/>
            <w:shd w:val="solid" w:color="FFFFFF" w:fill="auto"/>
          </w:tcPr>
          <w:p w14:paraId="51DA3154" w14:textId="77777777" w:rsidR="00D35952" w:rsidRPr="00214093" w:rsidRDefault="00211AD9" w:rsidP="00214093">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R2-153910</w:t>
            </w:r>
          </w:p>
        </w:tc>
        <w:tc>
          <w:tcPr>
            <w:tcW w:w="405" w:type="dxa"/>
            <w:shd w:val="solid" w:color="FFFFFF" w:fill="auto"/>
          </w:tcPr>
          <w:p w14:paraId="3AA34AFE" w14:textId="77777777" w:rsidR="00D35952" w:rsidRPr="00214093" w:rsidRDefault="00D35952" w:rsidP="00214093">
            <w:pPr>
              <w:spacing w:after="0"/>
              <w:rPr>
                <w:rFonts w:ascii="Arial" w:eastAsia="SimSun" w:hAnsi="Arial" w:cs="Arial"/>
                <w:iCs/>
                <w:snapToGrid w:val="0"/>
                <w:sz w:val="18"/>
                <w:szCs w:val="18"/>
                <w:lang w:eastAsia="zh-CN"/>
              </w:rPr>
            </w:pPr>
          </w:p>
        </w:tc>
        <w:tc>
          <w:tcPr>
            <w:tcW w:w="407" w:type="dxa"/>
            <w:shd w:val="solid" w:color="FFFFFF" w:fill="auto"/>
          </w:tcPr>
          <w:p w14:paraId="2580C632" w14:textId="77777777" w:rsidR="00D35952" w:rsidRPr="00214093" w:rsidRDefault="00D35952" w:rsidP="00214093">
            <w:pPr>
              <w:spacing w:after="0"/>
              <w:rPr>
                <w:rFonts w:ascii="Arial" w:eastAsia="SimSun" w:hAnsi="Arial" w:cs="Arial"/>
                <w:iCs/>
                <w:snapToGrid w:val="0"/>
                <w:sz w:val="18"/>
                <w:szCs w:val="18"/>
                <w:lang w:eastAsia="zh-CN"/>
              </w:rPr>
            </w:pPr>
          </w:p>
        </w:tc>
        <w:tc>
          <w:tcPr>
            <w:tcW w:w="4631" w:type="dxa"/>
            <w:shd w:val="solid" w:color="FFFFFF" w:fill="auto"/>
          </w:tcPr>
          <w:p w14:paraId="5840306C" w14:textId="27456F4B" w:rsidR="00D35952" w:rsidRPr="00214093" w:rsidRDefault="00D35952"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TR 36.881 v0.2.</w:t>
            </w:r>
            <w:r w:rsidR="00211AD9">
              <w:rPr>
                <w:rFonts w:ascii="Arial" w:eastAsia="SimSun" w:hAnsi="Arial" w:cs="Arial"/>
                <w:iCs/>
                <w:snapToGrid w:val="0"/>
                <w:sz w:val="18"/>
                <w:szCs w:val="18"/>
                <w:lang w:eastAsia="zh-CN"/>
              </w:rPr>
              <w:t>1</w:t>
            </w:r>
            <w:r w:rsidRPr="00214093">
              <w:rPr>
                <w:rFonts w:ascii="Arial" w:eastAsia="SimSun" w:hAnsi="Arial" w:cs="Arial"/>
                <w:iCs/>
                <w:snapToGrid w:val="0"/>
                <w:sz w:val="18"/>
                <w:szCs w:val="18"/>
                <w:lang w:eastAsia="zh-CN"/>
              </w:rPr>
              <w:t xml:space="preserve"> for Study on latency reduction techniques for LTE following result of email discussion [91#17][LTE/Latency] </w:t>
            </w:r>
          </w:p>
        </w:tc>
        <w:tc>
          <w:tcPr>
            <w:tcW w:w="540" w:type="dxa"/>
            <w:shd w:val="solid" w:color="FFFFFF" w:fill="auto"/>
          </w:tcPr>
          <w:p w14:paraId="318E8B48" w14:textId="77777777" w:rsidR="00D35952" w:rsidRPr="00214093" w:rsidRDefault="00D35952"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0.2.0</w:t>
            </w:r>
          </w:p>
        </w:tc>
        <w:tc>
          <w:tcPr>
            <w:tcW w:w="540" w:type="dxa"/>
            <w:shd w:val="solid" w:color="FFFFFF" w:fill="auto"/>
          </w:tcPr>
          <w:p w14:paraId="44822026" w14:textId="5BBE6A17" w:rsidR="00D35952" w:rsidRPr="00214093" w:rsidRDefault="00211AD9" w:rsidP="00214093">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0.2.1</w:t>
            </w:r>
          </w:p>
        </w:tc>
      </w:tr>
      <w:tr w:rsidR="00214093" w:rsidRPr="00235394" w14:paraId="33620229" w14:textId="77777777" w:rsidTr="00214093">
        <w:tc>
          <w:tcPr>
            <w:tcW w:w="800" w:type="dxa"/>
            <w:shd w:val="solid" w:color="FFFFFF" w:fill="auto"/>
          </w:tcPr>
          <w:p w14:paraId="4E9E4B9D" w14:textId="51F9A421" w:rsidR="00214093" w:rsidRPr="00214093" w:rsidRDefault="00214093" w:rsidP="00214093">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2015-09</w:t>
            </w:r>
          </w:p>
        </w:tc>
        <w:tc>
          <w:tcPr>
            <w:tcW w:w="1043" w:type="dxa"/>
            <w:shd w:val="solid" w:color="FFFFFF" w:fill="auto"/>
          </w:tcPr>
          <w:p w14:paraId="29C7B741" w14:textId="2C82B968" w:rsidR="00214093" w:rsidRPr="00214093" w:rsidRDefault="00214093" w:rsidP="00214093">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 #91</w:t>
            </w:r>
          </w:p>
        </w:tc>
        <w:tc>
          <w:tcPr>
            <w:tcW w:w="992" w:type="dxa"/>
            <w:shd w:val="solid" w:color="FFFFFF" w:fill="auto"/>
          </w:tcPr>
          <w:p w14:paraId="6DCDFDB2" w14:textId="7DA4AFE9" w:rsidR="00214093" w:rsidRDefault="00214093" w:rsidP="00214093">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R2-15</w:t>
            </w:r>
            <w:r w:rsidRPr="00214093">
              <w:rPr>
                <w:rFonts w:ascii="Arial" w:eastAsia="SimSun" w:hAnsi="Arial" w:cs="Arial"/>
                <w:iCs/>
                <w:snapToGrid w:val="0"/>
                <w:sz w:val="18"/>
                <w:szCs w:val="18"/>
                <w:lang w:val="en-US" w:eastAsia="zh-CN"/>
              </w:rPr>
              <w:t>3984</w:t>
            </w:r>
          </w:p>
        </w:tc>
        <w:tc>
          <w:tcPr>
            <w:tcW w:w="405" w:type="dxa"/>
            <w:shd w:val="solid" w:color="FFFFFF" w:fill="auto"/>
          </w:tcPr>
          <w:p w14:paraId="128A81A4" w14:textId="77777777" w:rsidR="00214093" w:rsidRPr="00214093" w:rsidRDefault="00214093" w:rsidP="00214093">
            <w:pPr>
              <w:spacing w:after="0"/>
              <w:rPr>
                <w:rFonts w:ascii="Arial" w:eastAsia="SimSun" w:hAnsi="Arial" w:cs="Arial"/>
                <w:iCs/>
                <w:snapToGrid w:val="0"/>
                <w:sz w:val="18"/>
                <w:szCs w:val="18"/>
                <w:lang w:eastAsia="zh-CN"/>
              </w:rPr>
            </w:pPr>
          </w:p>
        </w:tc>
        <w:tc>
          <w:tcPr>
            <w:tcW w:w="407" w:type="dxa"/>
            <w:shd w:val="solid" w:color="FFFFFF" w:fill="auto"/>
          </w:tcPr>
          <w:p w14:paraId="669C1A50" w14:textId="77777777" w:rsidR="00214093" w:rsidRPr="00214093" w:rsidRDefault="00214093" w:rsidP="00214093">
            <w:pPr>
              <w:spacing w:after="0"/>
              <w:rPr>
                <w:rFonts w:ascii="Arial" w:eastAsia="SimSun" w:hAnsi="Arial" w:cs="Arial"/>
                <w:iCs/>
                <w:snapToGrid w:val="0"/>
                <w:sz w:val="18"/>
                <w:szCs w:val="18"/>
                <w:lang w:eastAsia="zh-CN"/>
              </w:rPr>
            </w:pPr>
          </w:p>
        </w:tc>
        <w:tc>
          <w:tcPr>
            <w:tcW w:w="4631" w:type="dxa"/>
            <w:shd w:val="solid" w:color="FFFFFF" w:fill="auto"/>
          </w:tcPr>
          <w:p w14:paraId="0DAA4F93" w14:textId="59EF062D" w:rsidR="00214093" w:rsidRPr="00214093" w:rsidRDefault="00214093" w:rsidP="00214093">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 xml:space="preserve">Agreed </w:t>
            </w:r>
            <w:r w:rsidRPr="00214093">
              <w:rPr>
                <w:rFonts w:ascii="Arial" w:eastAsia="SimSun" w:hAnsi="Arial" w:cs="Arial"/>
                <w:iCs/>
                <w:snapToGrid w:val="0"/>
                <w:sz w:val="18"/>
                <w:szCs w:val="18"/>
                <w:lang w:eastAsia="zh-CN"/>
              </w:rPr>
              <w:t>TR 36.881 v0.3.0 for study on latency reduction techniques for LTE</w:t>
            </w:r>
            <w:r>
              <w:rPr>
                <w:rFonts w:ascii="Arial" w:eastAsia="SimSun" w:hAnsi="Arial" w:cs="Arial"/>
                <w:iCs/>
                <w:snapToGrid w:val="0"/>
                <w:sz w:val="18"/>
                <w:szCs w:val="18"/>
                <w:lang w:eastAsia="zh-CN"/>
              </w:rPr>
              <w:t xml:space="preserve"> as a </w:t>
            </w:r>
            <w:r w:rsidRPr="00214093">
              <w:rPr>
                <w:rFonts w:ascii="Arial" w:eastAsia="SimSun" w:hAnsi="Arial" w:cs="Arial"/>
                <w:iCs/>
                <w:snapToGrid w:val="0"/>
                <w:sz w:val="18"/>
                <w:szCs w:val="18"/>
                <w:lang w:eastAsia="zh-CN"/>
              </w:rPr>
              <w:t xml:space="preserve">result of email discussion [91#17][LTE/Latency] </w:t>
            </w:r>
            <w:bookmarkStart w:id="66" w:name="_GoBack"/>
            <w:bookmarkEnd w:id="66"/>
          </w:p>
        </w:tc>
        <w:tc>
          <w:tcPr>
            <w:tcW w:w="540" w:type="dxa"/>
            <w:shd w:val="solid" w:color="FFFFFF" w:fill="auto"/>
          </w:tcPr>
          <w:p w14:paraId="59BB6C14" w14:textId="37C41202" w:rsidR="00214093" w:rsidRPr="00214093" w:rsidRDefault="00214093" w:rsidP="00214093">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0.2.1</w:t>
            </w:r>
          </w:p>
        </w:tc>
        <w:tc>
          <w:tcPr>
            <w:tcW w:w="540" w:type="dxa"/>
            <w:shd w:val="solid" w:color="FFFFFF" w:fill="auto"/>
          </w:tcPr>
          <w:p w14:paraId="062E2585" w14:textId="77F3AADE" w:rsidR="00214093" w:rsidRDefault="00214093" w:rsidP="00214093">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0.3.0</w:t>
            </w:r>
          </w:p>
        </w:tc>
      </w:tr>
      <w:bookmarkEnd w:id="65"/>
    </w:tbl>
    <w:p w14:paraId="6CA5923E" w14:textId="77777777" w:rsidR="00E8629F" w:rsidRPr="00235394" w:rsidRDefault="00E8629F"/>
    <w:sectPr w:rsidR="00E8629F" w:rsidRPr="00235394" w:rsidSect="000C78C3">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9F642DA"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B818F15" w14:textId="77777777" w:rsidR="00A90881" w:rsidRDefault="00A90881">
      <w:r>
        <w:separator/>
      </w:r>
    </w:p>
  </w:endnote>
  <w:endnote w:type="continuationSeparator" w:id="0">
    <w:p w14:paraId="3C8B4001" w14:textId="77777777" w:rsidR="00A90881" w:rsidRDefault="00A908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Tahoma">
    <w:panose1 w:val="020B0604030504040204"/>
    <w:charset w:val="00"/>
    <w:family w:val="auto"/>
    <w:pitch w:val="variable"/>
    <w:sig w:usb0="E1002AFF" w:usb1="C000605B" w:usb2="00000029" w:usb3="00000000" w:csb0="000101FF" w:csb1="00000000"/>
  </w:font>
  <w:font w:name="Lucida Grande">
    <w:panose1 w:val="020B0600040502020204"/>
    <w:charset w:val="00"/>
    <w:family w:val="auto"/>
    <w:pitch w:val="variable"/>
    <w:sig w:usb0="E1000AEF" w:usb1="5000A1FF" w:usb2="00000000" w:usb3="00000000" w:csb0="000001BF" w:csb1="00000000"/>
  </w:font>
  <w:font w:name="SimSun">
    <w:altName w:val="宋体"/>
    <w:charset w:val="86"/>
    <w:family w:val="auto"/>
    <w:pitch w:val="variable"/>
    <w:sig w:usb0="00000003" w:usb1="288F0000" w:usb2="00000016" w:usb3="00000000" w:csb0="00040001" w:csb1="00000000"/>
  </w:font>
  <w:font w:name="MS Mincho">
    <w:altName w:val="ＭＳ 明朝"/>
    <w:charset w:val="80"/>
    <w:family w:val="modern"/>
    <w:pitch w:val="fixed"/>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 w:name="맑은 고딕">
    <w:charset w:val="81"/>
    <w:family w:val="modern"/>
    <w:pitch w:val="variable"/>
    <w:sig w:usb0="900002AF" w:usb1="09D77CFB" w:usb2="00000012" w:usb3="00000000" w:csb0="00080001" w:csb1="00000000"/>
  </w:font>
  <w:font w:name="Cambria Math">
    <w:panose1 w:val="02040503050406030204"/>
    <w:charset w:val="00"/>
    <w:family w:val="auto"/>
    <w:pitch w:val="variable"/>
    <w:sig w:usb0="E00002FF" w:usb1="420024FF" w:usb2="00000000" w:usb3="00000000" w:csb0="0000019F"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417F65" w14:textId="77777777" w:rsidR="005900F7" w:rsidRDefault="005900F7">
    <w:pPr>
      <w:pStyle w:val="Footer"/>
    </w:pPr>
    <w:r>
      <w:t>3GPP</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796396F" w14:textId="77777777" w:rsidR="00A90881" w:rsidRDefault="00A90881">
      <w:r>
        <w:separator/>
      </w:r>
    </w:p>
  </w:footnote>
  <w:footnote w:type="continuationSeparator" w:id="0">
    <w:p w14:paraId="77CE8C37" w14:textId="77777777" w:rsidR="00A90881" w:rsidRDefault="00A90881">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630812" w14:textId="77777777" w:rsidR="005900F7" w:rsidRDefault="00A75241">
    <w:pPr>
      <w:pStyle w:val="Header"/>
      <w:framePr w:wrap="auto" w:vAnchor="text" w:hAnchor="margin" w:xAlign="right" w:y="1"/>
      <w:widowControl/>
    </w:pPr>
    <w:r>
      <w:fldChar w:fldCharType="begin"/>
    </w:r>
    <w:r>
      <w:instrText xml:space="preserve"> STYLEREF ZA </w:instrText>
    </w:r>
    <w:r>
      <w:fldChar w:fldCharType="separate"/>
    </w:r>
    <w:r w:rsidR="00214093">
      <w:t>3GPP TR 36.881 V0.3.0 (2015-09)</w:t>
    </w:r>
    <w:r>
      <w:fldChar w:fldCharType="end"/>
    </w:r>
  </w:p>
  <w:p w14:paraId="3939896F" w14:textId="77777777" w:rsidR="005900F7" w:rsidRDefault="00A75241">
    <w:pPr>
      <w:pStyle w:val="Header"/>
      <w:framePr w:wrap="auto" w:vAnchor="text" w:hAnchor="margin" w:xAlign="center" w:y="1"/>
      <w:widowControl/>
    </w:pPr>
    <w:r>
      <w:fldChar w:fldCharType="begin"/>
    </w:r>
    <w:r>
      <w:instrText xml:space="preserve"> PAGE </w:instrText>
    </w:r>
    <w:r>
      <w:fldChar w:fldCharType="separate"/>
    </w:r>
    <w:r w:rsidR="00214093">
      <w:t>2</w:t>
    </w:r>
    <w:r>
      <w:fldChar w:fldCharType="end"/>
    </w:r>
  </w:p>
  <w:p w14:paraId="6F5A3A91" w14:textId="77777777" w:rsidR="005900F7" w:rsidRDefault="00A75241">
    <w:pPr>
      <w:pStyle w:val="Header"/>
      <w:framePr w:wrap="auto" w:vAnchor="text" w:hAnchor="margin" w:y="1"/>
      <w:widowControl/>
    </w:pPr>
    <w:r>
      <w:fldChar w:fldCharType="begin"/>
    </w:r>
    <w:r>
      <w:instrText xml:space="preserve"> STYLEREF ZGSM </w:instrText>
    </w:r>
    <w:r>
      <w:fldChar w:fldCharType="separate"/>
    </w:r>
    <w:r w:rsidR="00214093">
      <w:t>Release 13</w:t>
    </w:r>
    <w:r>
      <w:fldChar w:fldCharType="end"/>
    </w:r>
  </w:p>
  <w:p w14:paraId="7385C54F" w14:textId="77777777" w:rsidR="005900F7" w:rsidRDefault="005900F7">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3C9215A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FE"/>
    <w:multiLevelType w:val="singleLevel"/>
    <w:tmpl w:val="FFFFFFFF"/>
    <w:lvl w:ilvl="0">
      <w:numFmt w:val="decimal"/>
      <w:lvlText w:val="*"/>
      <w:lvlJc w:val="left"/>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759084C"/>
    <w:multiLevelType w:val="hybridMultilevel"/>
    <w:tmpl w:val="166204F6"/>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7602744"/>
    <w:multiLevelType w:val="hybridMultilevel"/>
    <w:tmpl w:val="66C03618"/>
    <w:lvl w:ilvl="0" w:tplc="F36E6E12">
      <w:start w:val="1"/>
      <w:numFmt w:val="decimal"/>
      <w:lvlText w:val="Observation %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nsid w:val="1DD5271F"/>
    <w:multiLevelType w:val="multilevel"/>
    <w:tmpl w:val="BF50E844"/>
    <w:lvl w:ilvl="0">
      <w:start w:val="1"/>
      <w:numFmt w:val="decimal"/>
      <w:lvlText w:val="Observation %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6">
    <w:nsid w:val="20604145"/>
    <w:multiLevelType w:val="multilevel"/>
    <w:tmpl w:val="D0CCB2C2"/>
    <w:lvl w:ilvl="0">
      <w:start w:val="1"/>
      <w:numFmt w:val="decimal"/>
      <w:lvlText w:val="Observation %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7">
    <w:nsid w:val="27F50B8E"/>
    <w:multiLevelType w:val="hybridMultilevel"/>
    <w:tmpl w:val="F216F8DC"/>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8935439"/>
    <w:multiLevelType w:val="hybridMultilevel"/>
    <w:tmpl w:val="92EE36C4"/>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69067E7"/>
    <w:multiLevelType w:val="hybridMultilevel"/>
    <w:tmpl w:val="A5E85B84"/>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D1A2ADB"/>
    <w:multiLevelType w:val="hybridMultilevel"/>
    <w:tmpl w:val="0D3884CE"/>
    <w:lvl w:ilvl="0" w:tplc="1B10A2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81A317E"/>
    <w:multiLevelType w:val="hybridMultilevel"/>
    <w:tmpl w:val="E766F88C"/>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60561E15"/>
    <w:multiLevelType w:val="hybridMultilevel"/>
    <w:tmpl w:val="94D055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A8A7DDC"/>
    <w:multiLevelType w:val="hybridMultilevel"/>
    <w:tmpl w:val="80AA78BC"/>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0"/>
  </w:num>
  <w:num w:numId="5">
    <w:abstractNumId w:val="12"/>
  </w:num>
  <w:num w:numId="6">
    <w:abstractNumId w:val="10"/>
  </w:num>
  <w:num w:numId="7">
    <w:abstractNumId w:val="4"/>
  </w:num>
  <w:num w:numId="8">
    <w:abstractNumId w:val="6"/>
  </w:num>
  <w:num w:numId="9">
    <w:abstractNumId w:val="13"/>
  </w:num>
  <w:num w:numId="10">
    <w:abstractNumId w:val="5"/>
  </w:num>
  <w:num w:numId="11">
    <w:abstractNumId w:val="3"/>
  </w:num>
  <w:num w:numId="12">
    <w:abstractNumId w:val="7"/>
  </w:num>
  <w:num w:numId="13">
    <w:abstractNumId w:val="11"/>
  </w:num>
  <w:num w:numId="14">
    <w:abstractNumId w:val="9"/>
  </w:num>
  <w:num w:numId="15">
    <w:abstractNumId w:val="8"/>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huyal, Umesh">
    <w15:presenceInfo w15:providerId="AD" w15:userId="S-1-5-21-725345543-602162358-527237240-236855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2213"/>
    <w:rsid w:val="000018DA"/>
    <w:rsid w:val="0002191D"/>
    <w:rsid w:val="000266A0"/>
    <w:rsid w:val="00031C1D"/>
    <w:rsid w:val="00032F8E"/>
    <w:rsid w:val="00044BDE"/>
    <w:rsid w:val="0005120C"/>
    <w:rsid w:val="0006481D"/>
    <w:rsid w:val="00093E7E"/>
    <w:rsid w:val="000A0A5F"/>
    <w:rsid w:val="000B1316"/>
    <w:rsid w:val="000B75D6"/>
    <w:rsid w:val="000C5829"/>
    <w:rsid w:val="000C78C3"/>
    <w:rsid w:val="000D6CFC"/>
    <w:rsid w:val="001031F4"/>
    <w:rsid w:val="00104055"/>
    <w:rsid w:val="00131770"/>
    <w:rsid w:val="00136D89"/>
    <w:rsid w:val="00153528"/>
    <w:rsid w:val="00157ABB"/>
    <w:rsid w:val="001801D5"/>
    <w:rsid w:val="00195C26"/>
    <w:rsid w:val="001A08AA"/>
    <w:rsid w:val="001A38F7"/>
    <w:rsid w:val="001B26DE"/>
    <w:rsid w:val="001B6665"/>
    <w:rsid w:val="001C05CF"/>
    <w:rsid w:val="001D0EAA"/>
    <w:rsid w:val="001D2810"/>
    <w:rsid w:val="00203724"/>
    <w:rsid w:val="00211AD9"/>
    <w:rsid w:val="00212373"/>
    <w:rsid w:val="002138EA"/>
    <w:rsid w:val="00214093"/>
    <w:rsid w:val="00214FBD"/>
    <w:rsid w:val="00222897"/>
    <w:rsid w:val="002256ED"/>
    <w:rsid w:val="0022574F"/>
    <w:rsid w:val="0023334E"/>
    <w:rsid w:val="00235394"/>
    <w:rsid w:val="00243064"/>
    <w:rsid w:val="00244827"/>
    <w:rsid w:val="0026179F"/>
    <w:rsid w:val="0026575A"/>
    <w:rsid w:val="00273C1C"/>
    <w:rsid w:val="00274E1A"/>
    <w:rsid w:val="00282213"/>
    <w:rsid w:val="002A39D4"/>
    <w:rsid w:val="002B531C"/>
    <w:rsid w:val="002D0712"/>
    <w:rsid w:val="002D1513"/>
    <w:rsid w:val="002D60A1"/>
    <w:rsid w:val="002E42F5"/>
    <w:rsid w:val="002F4093"/>
    <w:rsid w:val="002F5374"/>
    <w:rsid w:val="00335251"/>
    <w:rsid w:val="0034091B"/>
    <w:rsid w:val="00340E18"/>
    <w:rsid w:val="00344A58"/>
    <w:rsid w:val="00346ADF"/>
    <w:rsid w:val="00350BA4"/>
    <w:rsid w:val="0036130A"/>
    <w:rsid w:val="003613C9"/>
    <w:rsid w:val="00361733"/>
    <w:rsid w:val="00362859"/>
    <w:rsid w:val="0036285E"/>
    <w:rsid w:val="0036299D"/>
    <w:rsid w:val="0036319C"/>
    <w:rsid w:val="00367724"/>
    <w:rsid w:val="00377D32"/>
    <w:rsid w:val="00385213"/>
    <w:rsid w:val="00390442"/>
    <w:rsid w:val="00390E8C"/>
    <w:rsid w:val="003934DD"/>
    <w:rsid w:val="0039476F"/>
    <w:rsid w:val="00397BAB"/>
    <w:rsid w:val="003A349C"/>
    <w:rsid w:val="003A5C5B"/>
    <w:rsid w:val="003B3952"/>
    <w:rsid w:val="003B46A6"/>
    <w:rsid w:val="003C236D"/>
    <w:rsid w:val="003C3076"/>
    <w:rsid w:val="003C33D7"/>
    <w:rsid w:val="003D19D1"/>
    <w:rsid w:val="003D7746"/>
    <w:rsid w:val="00424449"/>
    <w:rsid w:val="00424E04"/>
    <w:rsid w:val="00427DE3"/>
    <w:rsid w:val="00437363"/>
    <w:rsid w:val="00444225"/>
    <w:rsid w:val="00445324"/>
    <w:rsid w:val="00492475"/>
    <w:rsid w:val="004938BB"/>
    <w:rsid w:val="004A0739"/>
    <w:rsid w:val="004A17C7"/>
    <w:rsid w:val="004A623E"/>
    <w:rsid w:val="004A7D51"/>
    <w:rsid w:val="004C40C2"/>
    <w:rsid w:val="004D54AA"/>
    <w:rsid w:val="004E4BFA"/>
    <w:rsid w:val="004F7737"/>
    <w:rsid w:val="00501841"/>
    <w:rsid w:val="00504206"/>
    <w:rsid w:val="00505BFA"/>
    <w:rsid w:val="00523A08"/>
    <w:rsid w:val="0053118D"/>
    <w:rsid w:val="0053544E"/>
    <w:rsid w:val="00537AA3"/>
    <w:rsid w:val="00560AC2"/>
    <w:rsid w:val="005900F7"/>
    <w:rsid w:val="005B2973"/>
    <w:rsid w:val="005C5EDC"/>
    <w:rsid w:val="005D3C4F"/>
    <w:rsid w:val="005F3399"/>
    <w:rsid w:val="00613C85"/>
    <w:rsid w:val="00630A10"/>
    <w:rsid w:val="0064195F"/>
    <w:rsid w:val="00652444"/>
    <w:rsid w:val="00662164"/>
    <w:rsid w:val="00670335"/>
    <w:rsid w:val="00675901"/>
    <w:rsid w:val="006A3F52"/>
    <w:rsid w:val="006B2C27"/>
    <w:rsid w:val="006C10B5"/>
    <w:rsid w:val="00700CD8"/>
    <w:rsid w:val="0070646B"/>
    <w:rsid w:val="00723FD3"/>
    <w:rsid w:val="00742534"/>
    <w:rsid w:val="007450F1"/>
    <w:rsid w:val="00747078"/>
    <w:rsid w:val="00767A0A"/>
    <w:rsid w:val="00774078"/>
    <w:rsid w:val="00774779"/>
    <w:rsid w:val="007828F5"/>
    <w:rsid w:val="007909C5"/>
    <w:rsid w:val="007B0601"/>
    <w:rsid w:val="007B59D0"/>
    <w:rsid w:val="007E3929"/>
    <w:rsid w:val="007F0E1E"/>
    <w:rsid w:val="007F62EA"/>
    <w:rsid w:val="008032C2"/>
    <w:rsid w:val="00803F5A"/>
    <w:rsid w:val="008077E3"/>
    <w:rsid w:val="0081211B"/>
    <w:rsid w:val="00821F61"/>
    <w:rsid w:val="008446B4"/>
    <w:rsid w:val="00852475"/>
    <w:rsid w:val="0085685B"/>
    <w:rsid w:val="00856CC6"/>
    <w:rsid w:val="0085771F"/>
    <w:rsid w:val="00864534"/>
    <w:rsid w:val="00867E21"/>
    <w:rsid w:val="008916B2"/>
    <w:rsid w:val="008C60E9"/>
    <w:rsid w:val="008D152D"/>
    <w:rsid w:val="008F2188"/>
    <w:rsid w:val="009004A6"/>
    <w:rsid w:val="00904544"/>
    <w:rsid w:val="0092349C"/>
    <w:rsid w:val="00925B20"/>
    <w:rsid w:val="0094761C"/>
    <w:rsid w:val="00953779"/>
    <w:rsid w:val="00965589"/>
    <w:rsid w:val="009678FA"/>
    <w:rsid w:val="00970DF6"/>
    <w:rsid w:val="00976D09"/>
    <w:rsid w:val="00983910"/>
    <w:rsid w:val="009C0727"/>
    <w:rsid w:val="009D0225"/>
    <w:rsid w:val="009E4141"/>
    <w:rsid w:val="00A06668"/>
    <w:rsid w:val="00A35E89"/>
    <w:rsid w:val="00A442B8"/>
    <w:rsid w:val="00A50297"/>
    <w:rsid w:val="00A50D27"/>
    <w:rsid w:val="00A52056"/>
    <w:rsid w:val="00A67D3F"/>
    <w:rsid w:val="00A75241"/>
    <w:rsid w:val="00A81B15"/>
    <w:rsid w:val="00A85DBC"/>
    <w:rsid w:val="00A86E4B"/>
    <w:rsid w:val="00A90881"/>
    <w:rsid w:val="00AB10B3"/>
    <w:rsid w:val="00AC58A9"/>
    <w:rsid w:val="00AD0ECB"/>
    <w:rsid w:val="00AD5032"/>
    <w:rsid w:val="00AD7B3D"/>
    <w:rsid w:val="00B0540A"/>
    <w:rsid w:val="00B42543"/>
    <w:rsid w:val="00B71BDE"/>
    <w:rsid w:val="00B8446C"/>
    <w:rsid w:val="00B90171"/>
    <w:rsid w:val="00BB051C"/>
    <w:rsid w:val="00BB1708"/>
    <w:rsid w:val="00BB62E3"/>
    <w:rsid w:val="00BC02C7"/>
    <w:rsid w:val="00BE1C91"/>
    <w:rsid w:val="00C03481"/>
    <w:rsid w:val="00C1003C"/>
    <w:rsid w:val="00C308BF"/>
    <w:rsid w:val="00C30F77"/>
    <w:rsid w:val="00C310C2"/>
    <w:rsid w:val="00C333BC"/>
    <w:rsid w:val="00C34A44"/>
    <w:rsid w:val="00C44C6A"/>
    <w:rsid w:val="00C46502"/>
    <w:rsid w:val="00C54425"/>
    <w:rsid w:val="00C95857"/>
    <w:rsid w:val="00C97B86"/>
    <w:rsid w:val="00CA71AD"/>
    <w:rsid w:val="00CB30B6"/>
    <w:rsid w:val="00CC1A45"/>
    <w:rsid w:val="00CC481A"/>
    <w:rsid w:val="00CD25C4"/>
    <w:rsid w:val="00CD2A60"/>
    <w:rsid w:val="00CE0AB2"/>
    <w:rsid w:val="00CF3A27"/>
    <w:rsid w:val="00CF4343"/>
    <w:rsid w:val="00CF6872"/>
    <w:rsid w:val="00D128EF"/>
    <w:rsid w:val="00D35952"/>
    <w:rsid w:val="00D520E4"/>
    <w:rsid w:val="00D57DFA"/>
    <w:rsid w:val="00D733CC"/>
    <w:rsid w:val="00D73DFB"/>
    <w:rsid w:val="00DB0612"/>
    <w:rsid w:val="00DD0C2C"/>
    <w:rsid w:val="00E05ADE"/>
    <w:rsid w:val="00E20A26"/>
    <w:rsid w:val="00E2140B"/>
    <w:rsid w:val="00E225F5"/>
    <w:rsid w:val="00E3090A"/>
    <w:rsid w:val="00E41EB8"/>
    <w:rsid w:val="00E46817"/>
    <w:rsid w:val="00E529DD"/>
    <w:rsid w:val="00E55ABC"/>
    <w:rsid w:val="00E57B74"/>
    <w:rsid w:val="00E60E32"/>
    <w:rsid w:val="00E638C3"/>
    <w:rsid w:val="00E8629F"/>
    <w:rsid w:val="00EA3C24"/>
    <w:rsid w:val="00EB7391"/>
    <w:rsid w:val="00EC25C5"/>
    <w:rsid w:val="00ED04B7"/>
    <w:rsid w:val="00ED217A"/>
    <w:rsid w:val="00EE2A08"/>
    <w:rsid w:val="00F072D8"/>
    <w:rsid w:val="00F314AD"/>
    <w:rsid w:val="00F40DDD"/>
    <w:rsid w:val="00F80F43"/>
    <w:rsid w:val="00F9589A"/>
    <w:rsid w:val="00FA245D"/>
    <w:rsid w:val="00FB53BA"/>
    <w:rsid w:val="00FC051F"/>
    <w:rsid w:val="00FE7043"/>
    <w:rsid w:val="00FF48D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47"/>
    <o:shapelayout v:ext="edit">
      <o:idmap v:ext="edit" data="1"/>
    </o:shapelayout>
  </w:shapeDefaults>
  <w:decimalSymbol w:val=","/>
  <w:listSeparator w:val=";"/>
  <w14:docId w14:val="67588D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76">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67"/>
    <w:lsdException w:name="No Spacing" w:uiPriority="68"/>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lsdException w:name="List Paragraph" w:uiPriority="72"/>
    <w:lsdException w:name="Quote" w:uiPriority="73"/>
    <w:lsdException w:name="Intense Quote" w:uiPriority="6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41" w:unhideWhenUsed="0"/>
    <w:lsdException w:name="Colorful Grid Accent 6" w:semiHidden="0" w:uiPriority="42" w:unhideWhenUsed="0"/>
    <w:lsdException w:name="Subtle Emphasis" w:semiHidden="0" w:uiPriority="43" w:unhideWhenUsed="0"/>
    <w:lsdException w:name="Intense Emphasis" w:semiHidden="0" w:uiPriority="44" w:unhideWhenUsed="0"/>
    <w:lsdException w:name="Subtle Reference" w:semiHidden="0" w:uiPriority="45" w:unhideWhenUsed="0"/>
    <w:lsdException w:name="Intense Reference" w:semiHidden="0" w:uiPriority="40" w:unhideWhenUsed="0"/>
    <w:lsdException w:name="Book Title" w:semiHidden="0" w:uiPriority="46" w:unhideWhenUsed="0"/>
    <w:lsdException w:name="Bibliography" w:uiPriority="47"/>
    <w:lsdException w:name="TOC Heading" w:uiPriority="48"/>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rsid w:val="001C05CF"/>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styleId="Emphasis">
    <w:name w:val="Emphasis"/>
    <w:qFormat/>
    <w:rsid w:val="00C44C6A"/>
    <w:rPr>
      <w:i/>
      <w:iCs/>
    </w:rPr>
  </w:style>
  <w:style w:type="paragraph" w:styleId="BalloonText">
    <w:name w:val="Balloon Text"/>
    <w:basedOn w:val="Normal"/>
    <w:link w:val="BalloonTextChar"/>
    <w:rsid w:val="00D128EF"/>
    <w:pPr>
      <w:spacing w:after="0"/>
    </w:pPr>
    <w:rPr>
      <w:rFonts w:ascii="Lucida Grande" w:hAnsi="Lucida Grande" w:cs="Lucida Grande"/>
      <w:sz w:val="18"/>
      <w:szCs w:val="18"/>
    </w:rPr>
  </w:style>
  <w:style w:type="character" w:customStyle="1" w:styleId="BalloonTextChar">
    <w:name w:val="Balloon Text Char"/>
    <w:basedOn w:val="DefaultParagraphFont"/>
    <w:link w:val="BalloonText"/>
    <w:rsid w:val="00D128EF"/>
    <w:rPr>
      <w:rFonts w:ascii="Lucida Grande" w:hAnsi="Lucida Grande" w:cs="Lucida Grande"/>
      <w:sz w:val="18"/>
      <w:szCs w:val="18"/>
      <w:lang w:val="en-GB"/>
    </w:rPr>
  </w:style>
  <w:style w:type="paragraph" w:styleId="ListParagraph">
    <w:name w:val="List Paragraph"/>
    <w:basedOn w:val="Normal"/>
    <w:uiPriority w:val="72"/>
    <w:unhideWhenUsed/>
    <w:rsid w:val="00FF48D8"/>
    <w:pPr>
      <w:ind w:left="720"/>
      <w:contextualSpacing/>
    </w:pPr>
  </w:style>
  <w:style w:type="paragraph" w:styleId="CommentSubject">
    <w:name w:val="annotation subject"/>
    <w:basedOn w:val="CommentText"/>
    <w:next w:val="CommentText"/>
    <w:link w:val="CommentSubjectChar"/>
    <w:rsid w:val="000018DA"/>
    <w:rPr>
      <w:b/>
      <w:bCs/>
    </w:rPr>
  </w:style>
  <w:style w:type="character" w:customStyle="1" w:styleId="CommentTextChar">
    <w:name w:val="Comment Text Char"/>
    <w:basedOn w:val="DefaultParagraphFont"/>
    <w:link w:val="CommentText"/>
    <w:semiHidden/>
    <w:rsid w:val="000018DA"/>
    <w:rPr>
      <w:lang w:val="en-GB"/>
    </w:rPr>
  </w:style>
  <w:style w:type="character" w:customStyle="1" w:styleId="CommentSubjectChar">
    <w:name w:val="Comment Subject Char"/>
    <w:basedOn w:val="CommentTextChar"/>
    <w:link w:val="CommentSubject"/>
    <w:rsid w:val="000018DA"/>
    <w:rPr>
      <w:b/>
      <w:bCs/>
      <w:lang w:val="en-GB"/>
    </w:rPr>
  </w:style>
  <w:style w:type="paragraph" w:customStyle="1" w:styleId="a">
    <w:name w:val="图"/>
    <w:basedOn w:val="Normal"/>
    <w:next w:val="Normal"/>
    <w:autoRedefine/>
    <w:qFormat/>
    <w:rsid w:val="004D54AA"/>
    <w:pPr>
      <w:overflowPunct w:val="0"/>
      <w:autoSpaceDE w:val="0"/>
      <w:autoSpaceDN w:val="0"/>
      <w:adjustRightInd w:val="0"/>
      <w:jc w:val="center"/>
      <w:textAlignment w:val="baseline"/>
    </w:pPr>
    <w:rPr>
      <w:rFonts w:eastAsia="SimSun"/>
      <w:lang w:eastAsia="zh-CN"/>
    </w:rPr>
  </w:style>
  <w:style w:type="paragraph" w:customStyle="1" w:styleId="a0">
    <w:name w:val="样式 (中文) 宋体 两端对齐"/>
    <w:basedOn w:val="Normal"/>
    <w:rsid w:val="004D54AA"/>
    <w:pPr>
      <w:overflowPunct w:val="0"/>
      <w:autoSpaceDE w:val="0"/>
      <w:autoSpaceDN w:val="0"/>
      <w:adjustRightInd w:val="0"/>
      <w:jc w:val="both"/>
      <w:textAlignment w:val="baseline"/>
    </w:pPr>
    <w:rPr>
      <w:rFonts w:eastAsia="SimSun" w:cs="SimSun"/>
      <w:lang w:eastAsia="en-GB"/>
    </w:rPr>
  </w:style>
  <w:style w:type="paragraph" w:customStyle="1" w:styleId="2">
    <w:name w:val="样式 标题 2 + (中文) 宋体"/>
    <w:basedOn w:val="Heading2"/>
    <w:rsid w:val="004D54AA"/>
    <w:pPr>
      <w:overflowPunct w:val="0"/>
      <w:autoSpaceDE w:val="0"/>
      <w:autoSpaceDN w:val="0"/>
      <w:adjustRightInd w:val="0"/>
      <w:textAlignment w:val="baseline"/>
    </w:pPr>
    <w:rPr>
      <w:rFonts w:eastAsia="SimSun"/>
      <w:lang w:eastAsia="en-GB"/>
    </w:rPr>
  </w:style>
  <w:style w:type="paragraph" w:customStyle="1" w:styleId="Reference">
    <w:name w:val="Reference"/>
    <w:basedOn w:val="EX"/>
    <w:rsid w:val="00E41EB8"/>
    <w:pPr>
      <w:tabs>
        <w:tab w:val="num" w:pos="567"/>
      </w:tabs>
      <w:ind w:left="567" w:hanging="567"/>
    </w:pPr>
    <w:rPr>
      <w:rFonts w:eastAsia="MS Mincho"/>
    </w:rPr>
  </w:style>
  <w:style w:type="paragraph" w:customStyle="1" w:styleId="a1">
    <w:name w:val="表格文字"/>
    <w:basedOn w:val="Normal"/>
    <w:autoRedefine/>
    <w:rsid w:val="00652444"/>
    <w:pPr>
      <w:widowControl w:val="0"/>
      <w:overflowPunct w:val="0"/>
      <w:autoSpaceDE w:val="0"/>
      <w:autoSpaceDN w:val="0"/>
      <w:adjustRightInd w:val="0"/>
      <w:spacing w:after="0"/>
      <w:jc w:val="center"/>
      <w:textAlignment w:val="baseline"/>
    </w:pPr>
    <w:rPr>
      <w:bCs/>
      <w:kern w:val="2"/>
      <w:sz w:val="18"/>
      <w:szCs w:val="18"/>
      <w:lang w:val="en-US" w:eastAsia="zh-CN"/>
    </w:rPr>
  </w:style>
  <w:style w:type="paragraph" w:customStyle="1" w:styleId="a2">
    <w:name w:val="表格标题行"/>
    <w:basedOn w:val="Normal"/>
    <w:rsid w:val="00652444"/>
    <w:pPr>
      <w:widowControl w:val="0"/>
      <w:overflowPunct w:val="0"/>
      <w:autoSpaceDE w:val="0"/>
      <w:autoSpaceDN w:val="0"/>
      <w:adjustRightInd w:val="0"/>
      <w:spacing w:after="0"/>
      <w:jc w:val="center"/>
      <w:textAlignment w:val="baseline"/>
    </w:pPr>
    <w:rPr>
      <w:rFonts w:ascii="Arial" w:hAnsi="Arial" w:cs="SimSun"/>
      <w:b/>
      <w:bCs/>
      <w:kern w:val="2"/>
      <w:sz w:val="21"/>
      <w:szCs w:val="21"/>
      <w:lang w:val="en-US" w:eastAsia="zh-CN"/>
    </w:rPr>
  </w:style>
  <w:style w:type="paragraph" w:customStyle="1" w:styleId="Doc-text2">
    <w:name w:val="Doc-text2"/>
    <w:basedOn w:val="Normal"/>
    <w:link w:val="Doc-text2Char"/>
    <w:qFormat/>
    <w:rsid w:val="00203724"/>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03724"/>
    <w:rPr>
      <w:rFonts w:ascii="Arial" w:eastAsia="MS Mincho" w:hAnsi="Arial"/>
      <w:szCs w:val="24"/>
      <w:lang w:val="en-GB" w:eastAsia="en-GB"/>
    </w:rPr>
  </w:style>
  <w:style w:type="paragraph" w:styleId="Revision">
    <w:name w:val="Revision"/>
    <w:hidden/>
    <w:uiPriority w:val="71"/>
    <w:unhideWhenUsed/>
    <w:rsid w:val="00437363"/>
    <w:rPr>
      <w:lang w:val="en-GB"/>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76">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67"/>
    <w:lsdException w:name="No Spacing" w:uiPriority="68"/>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lsdException w:name="List Paragraph" w:uiPriority="72"/>
    <w:lsdException w:name="Quote" w:uiPriority="73"/>
    <w:lsdException w:name="Intense Quote" w:uiPriority="6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41" w:unhideWhenUsed="0"/>
    <w:lsdException w:name="Colorful Grid Accent 6" w:semiHidden="0" w:uiPriority="42" w:unhideWhenUsed="0"/>
    <w:lsdException w:name="Subtle Emphasis" w:semiHidden="0" w:uiPriority="43" w:unhideWhenUsed="0"/>
    <w:lsdException w:name="Intense Emphasis" w:semiHidden="0" w:uiPriority="44" w:unhideWhenUsed="0"/>
    <w:lsdException w:name="Subtle Reference" w:semiHidden="0" w:uiPriority="45" w:unhideWhenUsed="0"/>
    <w:lsdException w:name="Intense Reference" w:semiHidden="0" w:uiPriority="40" w:unhideWhenUsed="0"/>
    <w:lsdException w:name="Book Title" w:semiHidden="0" w:uiPriority="46" w:unhideWhenUsed="0"/>
    <w:lsdException w:name="Bibliography" w:uiPriority="47"/>
    <w:lsdException w:name="TOC Heading" w:uiPriority="48"/>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rsid w:val="001C05CF"/>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styleId="Emphasis">
    <w:name w:val="Emphasis"/>
    <w:qFormat/>
    <w:rsid w:val="00C44C6A"/>
    <w:rPr>
      <w:i/>
      <w:iCs/>
    </w:rPr>
  </w:style>
  <w:style w:type="paragraph" w:styleId="BalloonText">
    <w:name w:val="Balloon Text"/>
    <w:basedOn w:val="Normal"/>
    <w:link w:val="BalloonTextChar"/>
    <w:rsid w:val="00D128EF"/>
    <w:pPr>
      <w:spacing w:after="0"/>
    </w:pPr>
    <w:rPr>
      <w:rFonts w:ascii="Lucida Grande" w:hAnsi="Lucida Grande" w:cs="Lucida Grande"/>
      <w:sz w:val="18"/>
      <w:szCs w:val="18"/>
    </w:rPr>
  </w:style>
  <w:style w:type="character" w:customStyle="1" w:styleId="BalloonTextChar">
    <w:name w:val="Balloon Text Char"/>
    <w:basedOn w:val="DefaultParagraphFont"/>
    <w:link w:val="BalloonText"/>
    <w:rsid w:val="00D128EF"/>
    <w:rPr>
      <w:rFonts w:ascii="Lucida Grande" w:hAnsi="Lucida Grande" w:cs="Lucida Grande"/>
      <w:sz w:val="18"/>
      <w:szCs w:val="18"/>
      <w:lang w:val="en-GB"/>
    </w:rPr>
  </w:style>
  <w:style w:type="paragraph" w:styleId="ListParagraph">
    <w:name w:val="List Paragraph"/>
    <w:basedOn w:val="Normal"/>
    <w:uiPriority w:val="72"/>
    <w:unhideWhenUsed/>
    <w:rsid w:val="00FF48D8"/>
    <w:pPr>
      <w:ind w:left="720"/>
      <w:contextualSpacing/>
    </w:pPr>
  </w:style>
  <w:style w:type="paragraph" w:styleId="CommentSubject">
    <w:name w:val="annotation subject"/>
    <w:basedOn w:val="CommentText"/>
    <w:next w:val="CommentText"/>
    <w:link w:val="CommentSubjectChar"/>
    <w:rsid w:val="000018DA"/>
    <w:rPr>
      <w:b/>
      <w:bCs/>
    </w:rPr>
  </w:style>
  <w:style w:type="character" w:customStyle="1" w:styleId="CommentTextChar">
    <w:name w:val="Comment Text Char"/>
    <w:basedOn w:val="DefaultParagraphFont"/>
    <w:link w:val="CommentText"/>
    <w:semiHidden/>
    <w:rsid w:val="000018DA"/>
    <w:rPr>
      <w:lang w:val="en-GB"/>
    </w:rPr>
  </w:style>
  <w:style w:type="character" w:customStyle="1" w:styleId="CommentSubjectChar">
    <w:name w:val="Comment Subject Char"/>
    <w:basedOn w:val="CommentTextChar"/>
    <w:link w:val="CommentSubject"/>
    <w:rsid w:val="000018DA"/>
    <w:rPr>
      <w:b/>
      <w:bCs/>
      <w:lang w:val="en-GB"/>
    </w:rPr>
  </w:style>
  <w:style w:type="paragraph" w:customStyle="1" w:styleId="a">
    <w:name w:val="图"/>
    <w:basedOn w:val="Normal"/>
    <w:next w:val="Normal"/>
    <w:autoRedefine/>
    <w:qFormat/>
    <w:rsid w:val="004D54AA"/>
    <w:pPr>
      <w:overflowPunct w:val="0"/>
      <w:autoSpaceDE w:val="0"/>
      <w:autoSpaceDN w:val="0"/>
      <w:adjustRightInd w:val="0"/>
      <w:jc w:val="center"/>
      <w:textAlignment w:val="baseline"/>
    </w:pPr>
    <w:rPr>
      <w:rFonts w:eastAsia="SimSun"/>
      <w:lang w:eastAsia="zh-CN"/>
    </w:rPr>
  </w:style>
  <w:style w:type="paragraph" w:customStyle="1" w:styleId="a0">
    <w:name w:val="样式 (中文) 宋体 两端对齐"/>
    <w:basedOn w:val="Normal"/>
    <w:rsid w:val="004D54AA"/>
    <w:pPr>
      <w:overflowPunct w:val="0"/>
      <w:autoSpaceDE w:val="0"/>
      <w:autoSpaceDN w:val="0"/>
      <w:adjustRightInd w:val="0"/>
      <w:jc w:val="both"/>
      <w:textAlignment w:val="baseline"/>
    </w:pPr>
    <w:rPr>
      <w:rFonts w:eastAsia="SimSun" w:cs="SimSun"/>
      <w:lang w:eastAsia="en-GB"/>
    </w:rPr>
  </w:style>
  <w:style w:type="paragraph" w:customStyle="1" w:styleId="2">
    <w:name w:val="样式 标题 2 + (中文) 宋体"/>
    <w:basedOn w:val="Heading2"/>
    <w:rsid w:val="004D54AA"/>
    <w:pPr>
      <w:overflowPunct w:val="0"/>
      <w:autoSpaceDE w:val="0"/>
      <w:autoSpaceDN w:val="0"/>
      <w:adjustRightInd w:val="0"/>
      <w:textAlignment w:val="baseline"/>
    </w:pPr>
    <w:rPr>
      <w:rFonts w:eastAsia="SimSun"/>
      <w:lang w:eastAsia="en-GB"/>
    </w:rPr>
  </w:style>
  <w:style w:type="paragraph" w:customStyle="1" w:styleId="Reference">
    <w:name w:val="Reference"/>
    <w:basedOn w:val="EX"/>
    <w:rsid w:val="00E41EB8"/>
    <w:pPr>
      <w:tabs>
        <w:tab w:val="num" w:pos="567"/>
      </w:tabs>
      <w:ind w:left="567" w:hanging="567"/>
    </w:pPr>
    <w:rPr>
      <w:rFonts w:eastAsia="MS Mincho"/>
    </w:rPr>
  </w:style>
  <w:style w:type="paragraph" w:customStyle="1" w:styleId="a1">
    <w:name w:val="表格文字"/>
    <w:basedOn w:val="Normal"/>
    <w:autoRedefine/>
    <w:rsid w:val="00652444"/>
    <w:pPr>
      <w:widowControl w:val="0"/>
      <w:overflowPunct w:val="0"/>
      <w:autoSpaceDE w:val="0"/>
      <w:autoSpaceDN w:val="0"/>
      <w:adjustRightInd w:val="0"/>
      <w:spacing w:after="0"/>
      <w:jc w:val="center"/>
      <w:textAlignment w:val="baseline"/>
    </w:pPr>
    <w:rPr>
      <w:bCs/>
      <w:kern w:val="2"/>
      <w:sz w:val="18"/>
      <w:szCs w:val="18"/>
      <w:lang w:val="en-US" w:eastAsia="zh-CN"/>
    </w:rPr>
  </w:style>
  <w:style w:type="paragraph" w:customStyle="1" w:styleId="a2">
    <w:name w:val="表格标题行"/>
    <w:basedOn w:val="Normal"/>
    <w:rsid w:val="00652444"/>
    <w:pPr>
      <w:widowControl w:val="0"/>
      <w:overflowPunct w:val="0"/>
      <w:autoSpaceDE w:val="0"/>
      <w:autoSpaceDN w:val="0"/>
      <w:adjustRightInd w:val="0"/>
      <w:spacing w:after="0"/>
      <w:jc w:val="center"/>
      <w:textAlignment w:val="baseline"/>
    </w:pPr>
    <w:rPr>
      <w:rFonts w:ascii="Arial" w:hAnsi="Arial" w:cs="SimSun"/>
      <w:b/>
      <w:bCs/>
      <w:kern w:val="2"/>
      <w:sz w:val="21"/>
      <w:szCs w:val="21"/>
      <w:lang w:val="en-US" w:eastAsia="zh-CN"/>
    </w:rPr>
  </w:style>
  <w:style w:type="paragraph" w:customStyle="1" w:styleId="Doc-text2">
    <w:name w:val="Doc-text2"/>
    <w:basedOn w:val="Normal"/>
    <w:link w:val="Doc-text2Char"/>
    <w:qFormat/>
    <w:rsid w:val="00203724"/>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03724"/>
    <w:rPr>
      <w:rFonts w:ascii="Arial" w:eastAsia="MS Mincho" w:hAnsi="Arial"/>
      <w:szCs w:val="24"/>
      <w:lang w:val="en-GB" w:eastAsia="en-GB"/>
    </w:rPr>
  </w:style>
  <w:style w:type="paragraph" w:styleId="Revision">
    <w:name w:val="Revision"/>
    <w:hidden/>
    <w:uiPriority w:val="71"/>
    <w:unhideWhenUsed/>
    <w:rsid w:val="00437363"/>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111111.vsdx"/><Relationship Id="rId14" Type="http://schemas.openxmlformats.org/officeDocument/2006/relationships/image" Target="media/image4.emf"/><Relationship Id="rId15" Type="http://schemas.openxmlformats.org/officeDocument/2006/relationships/package" Target="embeddings/Microsoft_Visio_Drawing222222.vsdx"/><Relationship Id="rId16" Type="http://schemas.openxmlformats.org/officeDocument/2006/relationships/image" Target="media/image5.emf"/><Relationship Id="rId17" Type="http://schemas.openxmlformats.org/officeDocument/2006/relationships/oleObject" Target="embeddings/Microsoft_Word_97_-_2004_Document1.doc"/><Relationship Id="rId18" Type="http://schemas.openxmlformats.org/officeDocument/2006/relationships/image" Target="media/image6.emf"/><Relationship Id="rId19" Type="http://schemas.openxmlformats.org/officeDocument/2006/relationships/oleObject" Target="embeddings/Microsoft_Word_97_-_2004_Document2.doc"/><Relationship Id="rId50" Type="http://schemas.openxmlformats.org/officeDocument/2006/relationships/oleObject" Target="embeddings/Microsoft_Equation10.bin"/><Relationship Id="rId51" Type="http://schemas.openxmlformats.org/officeDocument/2006/relationships/image" Target="media/image22.wmf"/><Relationship Id="rId52" Type="http://schemas.openxmlformats.org/officeDocument/2006/relationships/oleObject" Target="embeddings/Microsoft_Equation11.bin"/><Relationship Id="rId53" Type="http://schemas.openxmlformats.org/officeDocument/2006/relationships/header" Target="header1.xml"/><Relationship Id="rId54" Type="http://schemas.openxmlformats.org/officeDocument/2006/relationships/footer" Target="footer1.xml"/><Relationship Id="rId55" Type="http://schemas.openxmlformats.org/officeDocument/2006/relationships/fontTable" Target="fontTable.xml"/><Relationship Id="rId56" Type="http://schemas.openxmlformats.org/officeDocument/2006/relationships/theme" Target="theme/theme1.xml"/><Relationship Id="rId57" Type="http://schemas.microsoft.com/office/2011/relationships/people" Target="people.xml"/><Relationship Id="rId58" Type="http://schemas.microsoft.com/office/2011/relationships/commentsExtended" Target="commentsExtended.xml"/><Relationship Id="rId40" Type="http://schemas.openxmlformats.org/officeDocument/2006/relationships/oleObject" Target="embeddings/Microsoft_Equation5.bin"/><Relationship Id="rId41" Type="http://schemas.openxmlformats.org/officeDocument/2006/relationships/image" Target="media/image17.wmf"/><Relationship Id="rId42" Type="http://schemas.openxmlformats.org/officeDocument/2006/relationships/oleObject" Target="embeddings/Microsoft_Equation6.bin"/><Relationship Id="rId43" Type="http://schemas.openxmlformats.org/officeDocument/2006/relationships/image" Target="media/image18.wmf"/><Relationship Id="rId44" Type="http://schemas.openxmlformats.org/officeDocument/2006/relationships/oleObject" Target="embeddings/Microsoft_Equation7.bin"/><Relationship Id="rId45" Type="http://schemas.openxmlformats.org/officeDocument/2006/relationships/image" Target="media/image19.wmf"/><Relationship Id="rId46" Type="http://schemas.openxmlformats.org/officeDocument/2006/relationships/oleObject" Target="embeddings/Microsoft_Equation8.bin"/><Relationship Id="rId47" Type="http://schemas.openxmlformats.org/officeDocument/2006/relationships/image" Target="media/image20.wmf"/><Relationship Id="rId48" Type="http://schemas.openxmlformats.org/officeDocument/2006/relationships/oleObject" Target="embeddings/Microsoft_Equation9.bin"/><Relationship Id="rId49" Type="http://schemas.openxmlformats.org/officeDocument/2006/relationships/image" Target="media/image21.wmf"/><Relationship Id="rId1" Type="http://schemas.microsoft.com/office/2006/relationships/keyMapCustomizations" Target="customizations.xml"/><Relationship Id="rId2" Type="http://schemas.openxmlformats.org/officeDocument/2006/relationships/customXml" Target="../customXml/item1.xml"/><Relationship Id="rId3" Type="http://schemas.openxmlformats.org/officeDocument/2006/relationships/numbering" Target="numbering.xml"/><Relationship Id="rId4" Type="http://schemas.openxmlformats.org/officeDocument/2006/relationships/styles" Target="styles.xml"/><Relationship Id="rId5" Type="http://schemas.microsoft.com/office/2007/relationships/stylesWithEffects" Target="stylesWithEffects.xml"/><Relationship Id="rId6" Type="http://schemas.openxmlformats.org/officeDocument/2006/relationships/settings" Target="settings.xml"/><Relationship Id="rId7" Type="http://schemas.openxmlformats.org/officeDocument/2006/relationships/webSettings" Target="webSettings.xml"/><Relationship Id="rId8" Type="http://schemas.openxmlformats.org/officeDocument/2006/relationships/footnotes" Target="footnotes.xml"/><Relationship Id="rId9" Type="http://schemas.openxmlformats.org/officeDocument/2006/relationships/endnotes" Target="endnotes.xml"/><Relationship Id="rId30" Type="http://schemas.openxmlformats.org/officeDocument/2006/relationships/image" Target="media/image11.emf"/><Relationship Id="rId31" Type="http://schemas.openxmlformats.org/officeDocument/2006/relationships/package" Target="embeddings/Microsoft_Word_Document3.docx"/><Relationship Id="rId32" Type="http://schemas.openxmlformats.org/officeDocument/2006/relationships/image" Target="media/image12.emf"/><Relationship Id="rId33" Type="http://schemas.openxmlformats.org/officeDocument/2006/relationships/package" Target="embeddings/Microsoft_Word_Document4.docx"/><Relationship Id="rId34" Type="http://schemas.openxmlformats.org/officeDocument/2006/relationships/image" Target="media/image13.emf"/><Relationship Id="rId35" Type="http://schemas.openxmlformats.org/officeDocument/2006/relationships/oleObject" Target="embeddings/Microsoft_Visio_2003-2010_Drawing333333.vsd"/><Relationship Id="rId36" Type="http://schemas.openxmlformats.org/officeDocument/2006/relationships/image" Target="media/image14.png"/><Relationship Id="rId37" Type="http://schemas.openxmlformats.org/officeDocument/2006/relationships/image" Target="media/image15.wmf"/><Relationship Id="rId38" Type="http://schemas.openxmlformats.org/officeDocument/2006/relationships/oleObject" Target="embeddings/Microsoft_Equation4.bin"/><Relationship Id="rId39" Type="http://schemas.openxmlformats.org/officeDocument/2006/relationships/image" Target="media/image16.wmf"/><Relationship Id="rId20" Type="http://schemas.openxmlformats.org/officeDocument/2006/relationships/chart" Target="charts/chart1.xml"/><Relationship Id="rId21" Type="http://schemas.openxmlformats.org/officeDocument/2006/relationships/chart" Target="charts/chart2.xml"/><Relationship Id="rId22" Type="http://schemas.openxmlformats.org/officeDocument/2006/relationships/image" Target="media/image7.wmf"/><Relationship Id="rId23" Type="http://schemas.openxmlformats.org/officeDocument/2006/relationships/oleObject" Target="embeddings/oleObject1.bin"/><Relationship Id="rId24" Type="http://schemas.openxmlformats.org/officeDocument/2006/relationships/image" Target="media/image8.wmf"/><Relationship Id="rId25" Type="http://schemas.openxmlformats.org/officeDocument/2006/relationships/oleObject" Target="embeddings/oleObject2.bin"/><Relationship Id="rId26" Type="http://schemas.openxmlformats.org/officeDocument/2006/relationships/image" Target="media/image9.wmf"/><Relationship Id="rId27" Type="http://schemas.openxmlformats.org/officeDocument/2006/relationships/oleObject" Target="embeddings/oleObject3.bin"/><Relationship Id="rId28" Type="http://schemas.openxmlformats.org/officeDocument/2006/relationships/image" Target="media/image10.wmf"/><Relationship Id="rId29" Type="http://schemas.openxmlformats.org/officeDocument/2006/relationships/oleObject" Target="embeddings/oleObject4.bin"/><Relationship Id="rId10" Type="http://schemas.openxmlformats.org/officeDocument/2006/relationships/image" Target="media/image1.jpeg"/><Relationship Id="rId11" Type="http://schemas.openxmlformats.org/officeDocument/2006/relationships/image" Target="media/image2.png"/><Relationship Id="rId12" Type="http://schemas.openxmlformats.org/officeDocument/2006/relationships/image" Target="media/image3.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themeOverride" Target="../theme/themeOverride1.xml"/><Relationship Id="rId2" Type="http://schemas.openxmlformats.org/officeDocument/2006/relationships/oleObject" Target="file:///C:\Users\uphuyal\Documents\RACH_IoT\Latency_reduction\RAN2_90_contrib\reduced_TTI_LTE-100us_ftp1-100MByte_MCS21-v2.xlsx" TargetMode="External"/></Relationships>
</file>

<file path=word/charts/_rels/chart2.xml.rels><?xml version="1.0" encoding="UTF-8" standalone="yes"?>
<Relationships xmlns="http://schemas.openxmlformats.org/package/2006/relationships"><Relationship Id="rId1" Type="http://schemas.openxmlformats.org/officeDocument/2006/relationships/themeOverride" Target="../theme/themeOverride2.xml"/><Relationship Id="rId2" Type="http://schemas.openxmlformats.org/officeDocument/2006/relationships/oleObject" Target="file:///C:\Users\uphuyal\Documents\RACH_IoT\Latency_reduction\RAN2_90_contrib\reduced_TTI_LTE-100us_ftp1-100MByte_MCS21-v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TCP slow start for SR</a:t>
            </a:r>
            <a:r>
              <a:rPr lang="en-US" baseline="0"/>
              <a:t> period 5 TTIs</a:t>
            </a:r>
            <a:r>
              <a:rPr lang="en-US"/>
              <a:t> </a:t>
            </a:r>
          </a:p>
        </c:rich>
      </c:tx>
      <c:layout/>
      <c:overlay val="0"/>
      <c:spPr>
        <a:noFill/>
        <a:ln>
          <a:noFill/>
        </a:ln>
        <a:effectLst/>
      </c:spPr>
    </c:title>
    <c:autoTitleDeleted val="0"/>
    <c:plotArea>
      <c:layout/>
      <c:scatterChart>
        <c:scatterStyle val="lineMarker"/>
        <c:varyColors val="0"/>
        <c:ser>
          <c:idx val="0"/>
          <c:order val="0"/>
          <c:tx>
            <c:strRef>
              <c:f>graph!$D$1</c:f>
              <c:strCache>
                <c:ptCount val="1"/>
                <c:pt idx="0">
                  <c:v>0.1ms, Inst Throughput</c:v>
                </c:pt>
              </c:strCache>
            </c:strRef>
          </c:tx>
          <c:spPr>
            <a:ln w="19050" cap="rnd">
              <a:solidFill>
                <a:schemeClr val="accent1"/>
              </a:solidFill>
              <a:round/>
            </a:ln>
            <a:effectLst/>
          </c:spPr>
          <c:marker>
            <c:symbol val="none"/>
          </c:marker>
          <c:trendline>
            <c:spPr>
              <a:ln w="19050" cap="rnd">
                <a:solidFill>
                  <a:schemeClr val="accent1"/>
                </a:solidFill>
                <a:prstDash val="sysDot"/>
              </a:ln>
              <a:effectLst/>
            </c:spPr>
            <c:trendlineType val="log"/>
            <c:dispRSqr val="0"/>
            <c:dispEq val="0"/>
          </c:trendline>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0.349999999999995</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graph!$E$2:$E$113</c:f>
              <c:numCache>
                <c:formatCode>General</c:formatCode>
                <c:ptCount val="112"/>
                <c:pt idx="0">
                  <c:v>0.2847</c:v>
                </c:pt>
                <c:pt idx="1">
                  <c:v>3.2103</c:v>
                </c:pt>
                <c:pt idx="2">
                  <c:v>10.87210000000002</c:v>
                </c:pt>
                <c:pt idx="3">
                  <c:v>17.73680000000003</c:v>
                </c:pt>
                <c:pt idx="4">
                  <c:v>20.78839999999978</c:v>
                </c:pt>
                <c:pt idx="5">
                  <c:v>20.99889999999997</c:v>
                </c:pt>
                <c:pt idx="6">
                  <c:v>20.40209999999997</c:v>
                </c:pt>
                <c:pt idx="7">
                  <c:v>20.99889999999997</c:v>
                </c:pt>
                <c:pt idx="8">
                  <c:v>20.99889999999997</c:v>
                </c:pt>
                <c:pt idx="9">
                  <c:v>20.40209999999997</c:v>
                </c:pt>
                <c:pt idx="10">
                  <c:v>20.99889999999997</c:v>
                </c:pt>
                <c:pt idx="11">
                  <c:v>20.94629999999997</c:v>
                </c:pt>
                <c:pt idx="12">
                  <c:v>19.80110000000003</c:v>
                </c:pt>
                <c:pt idx="13">
                  <c:v>19.30529999999997</c:v>
                </c:pt>
                <c:pt idx="14">
                  <c:v>19.80110000000003</c:v>
                </c:pt>
                <c:pt idx="15">
                  <c:v>20.99889999999997</c:v>
                </c:pt>
                <c:pt idx="16">
                  <c:v>21.49469999999997</c:v>
                </c:pt>
                <c:pt idx="17">
                  <c:v>21.0516</c:v>
                </c:pt>
                <c:pt idx="18">
                  <c:v>20.40209999999997</c:v>
                </c:pt>
                <c:pt idx="19">
                  <c:v>20.99889999999997</c:v>
                </c:pt>
                <c:pt idx="20">
                  <c:v>20.99889999999997</c:v>
                </c:pt>
                <c:pt idx="21">
                  <c:v>20.40209999999997</c:v>
                </c:pt>
                <c:pt idx="22">
                  <c:v>20.89369999999997</c:v>
                </c:pt>
                <c:pt idx="23">
                  <c:v>19.90209999999997</c:v>
                </c:pt>
                <c:pt idx="24">
                  <c:v>17.95369999999997</c:v>
                </c:pt>
                <c:pt idx="25">
                  <c:v>19.40629999999997</c:v>
                </c:pt>
                <c:pt idx="26">
                  <c:v>20.24419999999998</c:v>
                </c:pt>
                <c:pt idx="27">
                  <c:v>21.0516</c:v>
                </c:pt>
                <c:pt idx="28">
                  <c:v>21.49469999999997</c:v>
                </c:pt>
                <c:pt idx="29">
                  <c:v>21.0516</c:v>
                </c:pt>
                <c:pt idx="30">
                  <c:v>20.40209999999997</c:v>
                </c:pt>
                <c:pt idx="31">
                  <c:v>20.99889999999997</c:v>
                </c:pt>
                <c:pt idx="32">
                  <c:v>20.94629999999997</c:v>
                </c:pt>
                <c:pt idx="33">
                  <c:v>19.80110000000003</c:v>
                </c:pt>
                <c:pt idx="34">
                  <c:v>19.30529999999997</c:v>
                </c:pt>
                <c:pt idx="35">
                  <c:v>19.80110000000003</c:v>
                </c:pt>
                <c:pt idx="36">
                  <c:v>20.94629999999997</c:v>
                </c:pt>
                <c:pt idx="37">
                  <c:v>20.99889999999997</c:v>
                </c:pt>
                <c:pt idx="38">
                  <c:v>20.40209999999997</c:v>
                </c:pt>
                <c:pt idx="39">
                  <c:v>20.99889999999997</c:v>
                </c:pt>
                <c:pt idx="40">
                  <c:v>20.99889999999997</c:v>
                </c:pt>
                <c:pt idx="41">
                  <c:v>20.40209999999997</c:v>
                </c:pt>
                <c:pt idx="42">
                  <c:v>20.99889999999997</c:v>
                </c:pt>
                <c:pt idx="43">
                  <c:v>20.89369999999997</c:v>
                </c:pt>
                <c:pt idx="44">
                  <c:v>19.30529999999997</c:v>
                </c:pt>
                <c:pt idx="45">
                  <c:v>18.6032</c:v>
                </c:pt>
                <c:pt idx="46">
                  <c:v>19.90209999999997</c:v>
                </c:pt>
                <c:pt idx="47">
                  <c:v>20.2969</c:v>
                </c:pt>
                <c:pt idx="48">
                  <c:v>20.99889999999997</c:v>
                </c:pt>
                <c:pt idx="49">
                  <c:v>20.99889999999997</c:v>
                </c:pt>
                <c:pt idx="50">
                  <c:v>20.40209999999997</c:v>
                </c:pt>
                <c:pt idx="51">
                  <c:v>20.99889999999997</c:v>
                </c:pt>
                <c:pt idx="52">
                  <c:v>20.99889999999997</c:v>
                </c:pt>
                <c:pt idx="53">
                  <c:v>20.2969</c:v>
                </c:pt>
                <c:pt idx="54">
                  <c:v>19.95469999999997</c:v>
                </c:pt>
                <c:pt idx="55">
                  <c:v>19.15159999999999</c:v>
                </c:pt>
                <c:pt idx="56">
                  <c:v>20.5031</c:v>
                </c:pt>
                <c:pt idx="57">
                  <c:v>21.44209999999994</c:v>
                </c:pt>
                <c:pt idx="58">
                  <c:v>21.0516</c:v>
                </c:pt>
                <c:pt idx="59">
                  <c:v>20.40209999999997</c:v>
                </c:pt>
                <c:pt idx="60">
                  <c:v>20.99889999999997</c:v>
                </c:pt>
                <c:pt idx="61">
                  <c:v>20.99889999999997</c:v>
                </c:pt>
                <c:pt idx="62">
                  <c:v>20.40209999999997</c:v>
                </c:pt>
                <c:pt idx="63">
                  <c:v>20.94629999999997</c:v>
                </c:pt>
                <c:pt idx="64">
                  <c:v>20.39790000000003</c:v>
                </c:pt>
                <c:pt idx="65">
                  <c:v>18.6032</c:v>
                </c:pt>
                <c:pt idx="66">
                  <c:v>18.75679999999993</c:v>
                </c:pt>
                <c:pt idx="67">
                  <c:v>19.74839999999994</c:v>
                </c:pt>
                <c:pt idx="68">
                  <c:v>20.99889999999997</c:v>
                </c:pt>
                <c:pt idx="69">
                  <c:v>21.49469999999997</c:v>
                </c:pt>
                <c:pt idx="70">
                  <c:v>21.0516</c:v>
                </c:pt>
                <c:pt idx="71">
                  <c:v>20.40209999999997</c:v>
                </c:pt>
                <c:pt idx="72">
                  <c:v>20.99889999999997</c:v>
                </c:pt>
                <c:pt idx="73">
                  <c:v>20.99889999999997</c:v>
                </c:pt>
                <c:pt idx="74">
                  <c:v>20.2969</c:v>
                </c:pt>
                <c:pt idx="75">
                  <c:v>19.95469999999997</c:v>
                </c:pt>
                <c:pt idx="76">
                  <c:v>19.15159999999999</c:v>
                </c:pt>
                <c:pt idx="77">
                  <c:v>20.45049999999997</c:v>
                </c:pt>
                <c:pt idx="78">
                  <c:v>20.94629999999997</c:v>
                </c:pt>
                <c:pt idx="79">
                  <c:v>20.40209999999997</c:v>
                </c:pt>
                <c:pt idx="80">
                  <c:v>20.99889999999997</c:v>
                </c:pt>
                <c:pt idx="81">
                  <c:v>20.99889999999997</c:v>
                </c:pt>
                <c:pt idx="82">
                  <c:v>20.40209999999997</c:v>
                </c:pt>
                <c:pt idx="83">
                  <c:v>21.0516</c:v>
                </c:pt>
                <c:pt idx="84">
                  <c:v>21.38949999999997</c:v>
                </c:pt>
                <c:pt idx="85">
                  <c:v>19.95469999999997</c:v>
                </c:pt>
                <c:pt idx="86">
                  <c:v>17.95369999999997</c:v>
                </c:pt>
                <c:pt idx="87">
                  <c:v>19.40629999999997</c:v>
                </c:pt>
                <c:pt idx="88">
                  <c:v>20.24419999999998</c:v>
                </c:pt>
                <c:pt idx="89">
                  <c:v>20.99889999999997</c:v>
                </c:pt>
                <c:pt idx="90">
                  <c:v>20.99889999999997</c:v>
                </c:pt>
                <c:pt idx="91">
                  <c:v>20.40209999999997</c:v>
                </c:pt>
                <c:pt idx="92">
                  <c:v>20.99889999999997</c:v>
                </c:pt>
                <c:pt idx="93">
                  <c:v>20.99889999999997</c:v>
                </c:pt>
                <c:pt idx="94">
                  <c:v>20.40209999999997</c:v>
                </c:pt>
                <c:pt idx="95">
                  <c:v>20.94629999999997</c:v>
                </c:pt>
                <c:pt idx="96">
                  <c:v>20.45049999999997</c:v>
                </c:pt>
                <c:pt idx="97">
                  <c:v>19.2042</c:v>
                </c:pt>
                <c:pt idx="98">
                  <c:v>20.45049999999997</c:v>
                </c:pt>
                <c:pt idx="99">
                  <c:v>20.94629999999997</c:v>
                </c:pt>
                <c:pt idx="100">
                  <c:v>20.40209999999997</c:v>
                </c:pt>
                <c:pt idx="101">
                  <c:v>20.99889999999997</c:v>
                </c:pt>
                <c:pt idx="102">
                  <c:v>20.99889999999997</c:v>
                </c:pt>
                <c:pt idx="103">
                  <c:v>20.40209999999997</c:v>
                </c:pt>
                <c:pt idx="104">
                  <c:v>20.99889999999997</c:v>
                </c:pt>
                <c:pt idx="105">
                  <c:v>20.89369999999997</c:v>
                </c:pt>
                <c:pt idx="106">
                  <c:v>19.25259999999997</c:v>
                </c:pt>
                <c:pt idx="107">
                  <c:v>18.10739999999999</c:v>
                </c:pt>
                <c:pt idx="108">
                  <c:v>19.25259999999997</c:v>
                </c:pt>
                <c:pt idx="109">
                  <c:v>20.94629999999997</c:v>
                </c:pt>
                <c:pt idx="110">
                  <c:v>21.07369999999997</c:v>
                </c:pt>
                <c:pt idx="111">
                  <c:v>16.1905</c:v>
                </c:pt>
              </c:numCache>
            </c:numRef>
          </c:yVal>
          <c:smooth val="0"/>
        </c:ser>
        <c:ser>
          <c:idx val="1"/>
          <c:order val="1"/>
          <c:tx>
            <c:strRef>
              <c:f>graph!$F$1</c:f>
              <c:strCache>
                <c:ptCount val="1"/>
                <c:pt idx="0">
                  <c:v>0.1ms, Aggregate UPT</c:v>
                </c:pt>
              </c:strCache>
            </c:strRef>
          </c:tx>
          <c:spPr>
            <a:ln w="19050" cap="rnd">
              <a:solidFill>
                <a:schemeClr val="accent2"/>
              </a:solidFill>
              <a:round/>
            </a:ln>
            <a:effectLst/>
          </c:spPr>
          <c:marker>
            <c:symbol val="none"/>
          </c:marker>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0.349999999999995</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graph!$F$2:$F$113</c:f>
              <c:numCache>
                <c:formatCode>General</c:formatCode>
                <c:ptCount val="112"/>
                <c:pt idx="0">
                  <c:v>0.0</c:v>
                </c:pt>
                <c:pt idx="1">
                  <c:v>0.0472000000000429</c:v>
                </c:pt>
                <c:pt idx="2">
                  <c:v>4.031466666670331</c:v>
                </c:pt>
                <c:pt idx="3">
                  <c:v>7.823600000007095</c:v>
                </c:pt>
                <c:pt idx="4">
                  <c:v>10.57888000000962</c:v>
                </c:pt>
                <c:pt idx="5">
                  <c:v>12.41573333334463</c:v>
                </c:pt>
                <c:pt idx="6">
                  <c:v>13.38491428572642</c:v>
                </c:pt>
                <c:pt idx="7">
                  <c:v>14.41180000001307</c:v>
                </c:pt>
                <c:pt idx="8">
                  <c:v>15.2104888889027</c:v>
                </c:pt>
                <c:pt idx="9">
                  <c:v>15.60944000001416</c:v>
                </c:pt>
                <c:pt idx="10">
                  <c:v>16.15403636365103</c:v>
                </c:pt>
                <c:pt idx="11">
                  <c:v>16.60786666668177</c:v>
                </c:pt>
                <c:pt idx="12">
                  <c:v>16.8072615384768</c:v>
                </c:pt>
                <c:pt idx="13">
                  <c:v>16.97817142858683</c:v>
                </c:pt>
                <c:pt idx="14">
                  <c:v>17.12629333334887</c:v>
                </c:pt>
                <c:pt idx="15">
                  <c:v>17.40590000001579</c:v>
                </c:pt>
                <c:pt idx="16">
                  <c:v>17.65261176472189</c:v>
                </c:pt>
                <c:pt idx="17">
                  <c:v>17.87191111112732</c:v>
                </c:pt>
                <c:pt idx="18">
                  <c:v>17.94181052633206</c:v>
                </c:pt>
                <c:pt idx="19">
                  <c:v>18.12472000001643</c:v>
                </c:pt>
                <c:pt idx="20">
                  <c:v>18.29020952382609</c:v>
                </c:pt>
                <c:pt idx="21">
                  <c:v>18.33156363638026</c:v>
                </c:pt>
                <c:pt idx="22">
                  <c:v>18.47366956523412</c:v>
                </c:pt>
                <c:pt idx="23">
                  <c:v>18.6039333333502</c:v>
                </c:pt>
                <c:pt idx="24">
                  <c:v>18.43577600001671</c:v>
                </c:pt>
                <c:pt idx="25">
                  <c:v>18.55747692309374</c:v>
                </c:pt>
                <c:pt idx="26">
                  <c:v>18.58127407409092</c:v>
                </c:pt>
                <c:pt idx="27">
                  <c:v>18.6890857143027</c:v>
                </c:pt>
                <c:pt idx="28">
                  <c:v>18.78946206898253</c:v>
                </c:pt>
                <c:pt idx="29">
                  <c:v>18.88314666668374</c:v>
                </c:pt>
                <c:pt idx="30">
                  <c:v>18.89336774195263</c:v>
                </c:pt>
                <c:pt idx="31">
                  <c:v>18.97795000001723</c:v>
                </c:pt>
                <c:pt idx="32">
                  <c:v>19.05740606062332</c:v>
                </c:pt>
                <c:pt idx="33">
                  <c:v>19.06160000001728</c:v>
                </c:pt>
                <c:pt idx="34">
                  <c:v>19.06555428573152</c:v>
                </c:pt>
                <c:pt idx="35">
                  <c:v>19.06928888890618</c:v>
                </c:pt>
                <c:pt idx="36">
                  <c:v>19.13768648650384</c:v>
                </c:pt>
                <c:pt idx="37">
                  <c:v>19.20248421054368</c:v>
                </c:pt>
                <c:pt idx="38">
                  <c:v>19.20242051283781</c:v>
                </c:pt>
                <c:pt idx="39">
                  <c:v>19.26236000001747</c:v>
                </c:pt>
                <c:pt idx="40">
                  <c:v>19.31937560977363</c:v>
                </c:pt>
                <c:pt idx="41">
                  <c:v>19.31653333335083</c:v>
                </c:pt>
                <c:pt idx="42">
                  <c:v>19.36963720931982</c:v>
                </c:pt>
                <c:pt idx="43">
                  <c:v>19.42032727274468</c:v>
                </c:pt>
                <c:pt idx="44">
                  <c:v>19.41543111112872</c:v>
                </c:pt>
                <c:pt idx="45">
                  <c:v>19.35857391306103</c:v>
                </c:pt>
                <c:pt idx="46">
                  <c:v>19.40626382980483</c:v>
                </c:pt>
                <c:pt idx="47">
                  <c:v>19.4019666666843</c:v>
                </c:pt>
                <c:pt idx="48">
                  <c:v>19.44682448981355</c:v>
                </c:pt>
                <c:pt idx="49">
                  <c:v>19.48988800001769</c:v>
                </c:pt>
                <c:pt idx="50">
                  <c:v>19.48420392158627</c:v>
                </c:pt>
                <c:pt idx="51">
                  <c:v>19.52489230771003</c:v>
                </c:pt>
                <c:pt idx="52">
                  <c:v>19.56404528303661</c:v>
                </c:pt>
                <c:pt idx="53">
                  <c:v>19.55730370372143</c:v>
                </c:pt>
                <c:pt idx="54">
                  <c:v>19.59444363638123</c:v>
                </c:pt>
                <c:pt idx="55">
                  <c:v>19.54454285716051</c:v>
                </c:pt>
                <c:pt idx="56">
                  <c:v>19.58060350878961</c:v>
                </c:pt>
                <c:pt idx="57">
                  <c:v>19.61542068967296</c:v>
                </c:pt>
                <c:pt idx="58">
                  <c:v>19.64905762713651</c:v>
                </c:pt>
                <c:pt idx="59">
                  <c:v>19.64157333335113</c:v>
                </c:pt>
                <c:pt idx="60">
                  <c:v>19.67367868854244</c:v>
                </c:pt>
                <c:pt idx="61">
                  <c:v>19.70474838711463</c:v>
                </c:pt>
                <c:pt idx="62">
                  <c:v>19.69673650795432</c:v>
                </c:pt>
                <c:pt idx="63">
                  <c:v>19.7264750000179</c:v>
                </c:pt>
                <c:pt idx="64">
                  <c:v>19.75529846155639</c:v>
                </c:pt>
                <c:pt idx="65">
                  <c:v>19.71052121213905</c:v>
                </c:pt>
                <c:pt idx="66">
                  <c:v>19.70290149255519</c:v>
                </c:pt>
                <c:pt idx="67">
                  <c:v>19.69550588237078</c:v>
                </c:pt>
                <c:pt idx="68">
                  <c:v>19.72310724639469</c:v>
                </c:pt>
                <c:pt idx="69">
                  <c:v>19.74992000001792</c:v>
                </c:pt>
                <c:pt idx="70">
                  <c:v>19.77597746480671</c:v>
                </c:pt>
                <c:pt idx="71">
                  <c:v>19.76797777779571</c:v>
                </c:pt>
                <c:pt idx="72">
                  <c:v>19.79307397262069</c:v>
                </c:pt>
                <c:pt idx="73">
                  <c:v>19.81749189190987</c:v>
                </c:pt>
                <c:pt idx="74">
                  <c:v>19.8092586666847</c:v>
                </c:pt>
                <c:pt idx="75">
                  <c:v>19.83282105264963</c:v>
                </c:pt>
                <c:pt idx="76">
                  <c:v>19.79343376625172</c:v>
                </c:pt>
                <c:pt idx="77">
                  <c:v>19.81659487181285</c:v>
                </c:pt>
                <c:pt idx="78">
                  <c:v>19.83916962027117</c:v>
                </c:pt>
                <c:pt idx="79">
                  <c:v>19.83118000001804</c:v>
                </c:pt>
                <c:pt idx="80">
                  <c:v>19.85301728396863</c:v>
                </c:pt>
                <c:pt idx="81">
                  <c:v>19.87432195123755</c:v>
                </c:pt>
                <c:pt idx="82">
                  <c:v>19.86619759037944</c:v>
                </c:pt>
                <c:pt idx="83">
                  <c:v>19.88683809525618</c:v>
                </c:pt>
                <c:pt idx="84">
                  <c:v>19.90699294119453</c:v>
                </c:pt>
                <c:pt idx="85">
                  <c:v>19.92667906978549</c:v>
                </c:pt>
                <c:pt idx="86">
                  <c:v>19.86315402300657</c:v>
                </c:pt>
                <c:pt idx="87">
                  <c:v>19.88289090910893</c:v>
                </c:pt>
                <c:pt idx="88">
                  <c:v>19.87521797754611</c:v>
                </c:pt>
                <c:pt idx="89">
                  <c:v>19.89438222224029</c:v>
                </c:pt>
                <c:pt idx="90">
                  <c:v>19.91312527474328</c:v>
                </c:pt>
                <c:pt idx="91">
                  <c:v>19.90537391306149</c:v>
                </c:pt>
                <c:pt idx="92">
                  <c:v>19.92359569894279</c:v>
                </c:pt>
                <c:pt idx="93">
                  <c:v>19.94142978725213</c:v>
                </c:pt>
                <c:pt idx="94">
                  <c:v>19.93362526317592</c:v>
                </c:pt>
                <c:pt idx="95">
                  <c:v>19.95098333335143</c:v>
                </c:pt>
                <c:pt idx="96">
                  <c:v>19.96798350517273</c:v>
                </c:pt>
                <c:pt idx="97">
                  <c:v>19.93565714287522</c:v>
                </c:pt>
                <c:pt idx="98">
                  <c:v>19.9524686868868</c:v>
                </c:pt>
                <c:pt idx="99">
                  <c:v>19.96894400001813</c:v>
                </c:pt>
                <c:pt idx="100">
                  <c:v>19.96133069308743</c:v>
                </c:pt>
                <c:pt idx="101">
                  <c:v>19.97739607844951</c:v>
                </c:pt>
                <c:pt idx="102">
                  <c:v>19.99314951458101</c:v>
                </c:pt>
                <c:pt idx="103">
                  <c:v>19.98552307694096</c:v>
                </c:pt>
                <c:pt idx="104">
                  <c:v>20.00089904763719</c:v>
                </c:pt>
                <c:pt idx="105">
                  <c:v>20.01598490567858</c:v>
                </c:pt>
                <c:pt idx="106">
                  <c:v>20.00835887852278</c:v>
                </c:pt>
                <c:pt idx="107">
                  <c:v>19.97865185186992</c:v>
                </c:pt>
                <c:pt idx="108">
                  <c:v>19.97150825689886</c:v>
                </c:pt>
                <c:pt idx="109">
                  <c:v>19.98631272729087</c:v>
                </c:pt>
                <c:pt idx="110">
                  <c:v>20.00085045046865</c:v>
                </c:pt>
                <c:pt idx="111">
                  <c:v>20.01512857144673</c:v>
                </c:pt>
              </c:numCache>
            </c:numRef>
          </c:yVal>
          <c:smooth val="0"/>
        </c:ser>
        <c:ser>
          <c:idx val="4"/>
          <c:order val="2"/>
          <c:tx>
            <c:strRef>
              <c:f>graph!$AC$1</c:f>
              <c:strCache>
                <c:ptCount val="1"/>
                <c:pt idx="0">
                  <c:v>0.5ms, Inst Throughput</c:v>
                </c:pt>
              </c:strCache>
            </c:strRef>
          </c:tx>
          <c:spPr>
            <a:ln w="19050"/>
          </c:spPr>
          <c:marker>
            <c:symbol val="none"/>
          </c:marker>
          <c:xVal>
            <c:numRef>
              <c:f>graph!$AB$2:$AB$362</c:f>
              <c:numCache>
                <c:formatCode>General</c:formatCode>
                <c:ptCount val="361"/>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0.349999999999995</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pt idx="112">
                  <c:v>0.560000000000002</c:v>
                </c:pt>
                <c:pt idx="113">
                  <c:v>0.564999999999998</c:v>
                </c:pt>
                <c:pt idx="114">
                  <c:v>0.569999999999993</c:v>
                </c:pt>
                <c:pt idx="115">
                  <c:v>0.575000000000004</c:v>
                </c:pt>
                <c:pt idx="116">
                  <c:v>0.579999999999999</c:v>
                </c:pt>
                <c:pt idx="117">
                  <c:v>0.584999999999994</c:v>
                </c:pt>
                <c:pt idx="118">
                  <c:v>0.590000000000003</c:v>
                </c:pt>
                <c:pt idx="119">
                  <c:v>0.594999999999999</c:v>
                </c:pt>
                <c:pt idx="120">
                  <c:v>0.599999999999994</c:v>
                </c:pt>
                <c:pt idx="121">
                  <c:v>0.605000000000004</c:v>
                </c:pt>
                <c:pt idx="122">
                  <c:v>0.609999999999999</c:v>
                </c:pt>
                <c:pt idx="123">
                  <c:v>0.614999999999995</c:v>
                </c:pt>
                <c:pt idx="124">
                  <c:v>0.620000000000005</c:v>
                </c:pt>
                <c:pt idx="125">
                  <c:v>0.625</c:v>
                </c:pt>
                <c:pt idx="126">
                  <c:v>0.629999999999995</c:v>
                </c:pt>
                <c:pt idx="127">
                  <c:v>0.635000000000005</c:v>
                </c:pt>
                <c:pt idx="128">
                  <c:v>0.640000000000002</c:v>
                </c:pt>
                <c:pt idx="129">
                  <c:v>0.644999999999997</c:v>
                </c:pt>
                <c:pt idx="130">
                  <c:v>0.650000000000007</c:v>
                </c:pt>
                <c:pt idx="131">
                  <c:v>0.655000000000002</c:v>
                </c:pt>
                <c:pt idx="132">
                  <c:v>0.659999999999998</c:v>
                </c:pt>
                <c:pt idx="133">
                  <c:v>0.665000000000007</c:v>
                </c:pt>
                <c:pt idx="134">
                  <c:v>0.670000000000003</c:v>
                </c:pt>
                <c:pt idx="135">
                  <c:v>0.674999999999999</c:v>
                </c:pt>
                <c:pt idx="136">
                  <c:v>0.680000000000007</c:v>
                </c:pt>
                <c:pt idx="137">
                  <c:v>0.685000000000002</c:v>
                </c:pt>
                <c:pt idx="138">
                  <c:v>0.689999999999999</c:v>
                </c:pt>
                <c:pt idx="139">
                  <c:v>0.694999999999994</c:v>
                </c:pt>
                <c:pt idx="140">
                  <c:v>0.700000000000003</c:v>
                </c:pt>
                <c:pt idx="141">
                  <c:v>0.704999999999998</c:v>
                </c:pt>
                <c:pt idx="142">
                  <c:v>0.709999999999994</c:v>
                </c:pt>
                <c:pt idx="143">
                  <c:v>0.715000000000003</c:v>
                </c:pt>
                <c:pt idx="144">
                  <c:v>0.719999999999999</c:v>
                </c:pt>
                <c:pt idx="145">
                  <c:v>0.724999999999994</c:v>
                </c:pt>
                <c:pt idx="146">
                  <c:v>0.730000000000004</c:v>
                </c:pt>
                <c:pt idx="147">
                  <c:v>0.734999999999999</c:v>
                </c:pt>
                <c:pt idx="148">
                  <c:v>0.739999999999995</c:v>
                </c:pt>
                <c:pt idx="149">
                  <c:v>0.745000000000005</c:v>
                </c:pt>
                <c:pt idx="150">
                  <c:v>0.75</c:v>
                </c:pt>
                <c:pt idx="151">
                  <c:v>0.754999999999995</c:v>
                </c:pt>
                <c:pt idx="152">
                  <c:v>0.760000000000005</c:v>
                </c:pt>
                <c:pt idx="153">
                  <c:v>0.765000000000002</c:v>
                </c:pt>
                <c:pt idx="154">
                  <c:v>0.769999999999997</c:v>
                </c:pt>
                <c:pt idx="155">
                  <c:v>0.775000000000006</c:v>
                </c:pt>
                <c:pt idx="156">
                  <c:v>0.780000000000001</c:v>
                </c:pt>
                <c:pt idx="157">
                  <c:v>0.784999999999997</c:v>
                </c:pt>
                <c:pt idx="158">
                  <c:v>0.790000000000006</c:v>
                </c:pt>
                <c:pt idx="159">
                  <c:v>0.795000000000002</c:v>
                </c:pt>
                <c:pt idx="160">
                  <c:v>0.799999999999997</c:v>
                </c:pt>
                <c:pt idx="161">
                  <c:v>0.805000000000007</c:v>
                </c:pt>
                <c:pt idx="162">
                  <c:v>0.810000000000002</c:v>
                </c:pt>
                <c:pt idx="163">
                  <c:v>0.814999999999998</c:v>
                </c:pt>
                <c:pt idx="164">
                  <c:v>0.819999999999993</c:v>
                </c:pt>
                <c:pt idx="165">
                  <c:v>0.825000000000003</c:v>
                </c:pt>
                <c:pt idx="166">
                  <c:v>0.829999999999998</c:v>
                </c:pt>
                <c:pt idx="167">
                  <c:v>0.834999999999994</c:v>
                </c:pt>
                <c:pt idx="168">
                  <c:v>0.840000000000003</c:v>
                </c:pt>
                <c:pt idx="169">
                  <c:v>0.844999999999999</c:v>
                </c:pt>
                <c:pt idx="170">
                  <c:v>0.849999999999994</c:v>
                </c:pt>
                <c:pt idx="171">
                  <c:v>0.855000000000004</c:v>
                </c:pt>
                <c:pt idx="172">
                  <c:v>0.859999999999999</c:v>
                </c:pt>
                <c:pt idx="173">
                  <c:v>0.864999999999995</c:v>
                </c:pt>
                <c:pt idx="174">
                  <c:v>0.870000000000005</c:v>
                </c:pt>
                <c:pt idx="175">
                  <c:v>0.875000000000001</c:v>
                </c:pt>
                <c:pt idx="176">
                  <c:v>0.879999999999997</c:v>
                </c:pt>
                <c:pt idx="177">
                  <c:v>0.885000000000005</c:v>
                </c:pt>
                <c:pt idx="178">
                  <c:v>0.890000000000001</c:v>
                </c:pt>
                <c:pt idx="179">
                  <c:v>0.894999999999996</c:v>
                </c:pt>
                <c:pt idx="180">
                  <c:v>0.900000000000006</c:v>
                </c:pt>
                <c:pt idx="181">
                  <c:v>0.905000000000001</c:v>
                </c:pt>
                <c:pt idx="182">
                  <c:v>0.909999999999997</c:v>
                </c:pt>
                <c:pt idx="183">
                  <c:v>0.915000000000006</c:v>
                </c:pt>
                <c:pt idx="184">
                  <c:v>0.920000000000002</c:v>
                </c:pt>
                <c:pt idx="185">
                  <c:v>0.924999999999997</c:v>
                </c:pt>
                <c:pt idx="186">
                  <c:v>0.930000000000007</c:v>
                </c:pt>
                <c:pt idx="187">
                  <c:v>0.935000000000002</c:v>
                </c:pt>
                <c:pt idx="188">
                  <c:v>0.939999999999998</c:v>
                </c:pt>
                <c:pt idx="189">
                  <c:v>0.944999999999993</c:v>
                </c:pt>
                <c:pt idx="190">
                  <c:v>0.950000000000003</c:v>
                </c:pt>
                <c:pt idx="191">
                  <c:v>0.954999999999998</c:v>
                </c:pt>
                <c:pt idx="192">
                  <c:v>0.959999999999994</c:v>
                </c:pt>
                <c:pt idx="193">
                  <c:v>0.965000000000003</c:v>
                </c:pt>
                <c:pt idx="194">
                  <c:v>0.969999999999999</c:v>
                </c:pt>
                <c:pt idx="195">
                  <c:v>0.974999999999994</c:v>
                </c:pt>
                <c:pt idx="196">
                  <c:v>0.980000000000004</c:v>
                </c:pt>
                <c:pt idx="197">
                  <c:v>0.984999999999999</c:v>
                </c:pt>
                <c:pt idx="198">
                  <c:v>0.989999999999995</c:v>
                </c:pt>
                <c:pt idx="199">
                  <c:v>0.995000000000004</c:v>
                </c:pt>
                <c:pt idx="200">
                  <c:v>1.0</c:v>
                </c:pt>
                <c:pt idx="201">
                  <c:v>1.004999999999993</c:v>
                </c:pt>
                <c:pt idx="202">
                  <c:v>1.010000000000005</c:v>
                </c:pt>
                <c:pt idx="203">
                  <c:v>1.015000000000001</c:v>
                </c:pt>
                <c:pt idx="204">
                  <c:v>1.019999999999993</c:v>
                </c:pt>
                <c:pt idx="205">
                  <c:v>1.025000000000006</c:v>
                </c:pt>
                <c:pt idx="206">
                  <c:v>1.030000000000001</c:v>
                </c:pt>
                <c:pt idx="207">
                  <c:v>1.034999999999994</c:v>
                </c:pt>
                <c:pt idx="208">
                  <c:v>1.040000000000006</c:v>
                </c:pt>
                <c:pt idx="209">
                  <c:v>1.045000000000002</c:v>
                </c:pt>
                <c:pt idx="210">
                  <c:v>1.049999999999993</c:v>
                </c:pt>
                <c:pt idx="211">
                  <c:v>1.055000000000007</c:v>
                </c:pt>
                <c:pt idx="212">
                  <c:v>1.060000000000002</c:v>
                </c:pt>
                <c:pt idx="213">
                  <c:v>1.064999999999995</c:v>
                </c:pt>
                <c:pt idx="214">
                  <c:v>1.06999999999999</c:v>
                </c:pt>
                <c:pt idx="215">
                  <c:v>1.075000000000003</c:v>
                </c:pt>
                <c:pt idx="216">
                  <c:v>1.079999999999996</c:v>
                </c:pt>
                <c:pt idx="217">
                  <c:v>1.084999999999992</c:v>
                </c:pt>
                <c:pt idx="218">
                  <c:v>1.090000000000004</c:v>
                </c:pt>
                <c:pt idx="219">
                  <c:v>1.094999999999998</c:v>
                </c:pt>
                <c:pt idx="220">
                  <c:v>1.099999999999992</c:v>
                </c:pt>
                <c:pt idx="221">
                  <c:v>1.105000000000004</c:v>
                </c:pt>
                <c:pt idx="222">
                  <c:v>1.109999999999996</c:v>
                </c:pt>
                <c:pt idx="223">
                  <c:v>1.114999999999994</c:v>
                </c:pt>
                <c:pt idx="224">
                  <c:v>1.120000000000006</c:v>
                </c:pt>
                <c:pt idx="225">
                  <c:v>1.125</c:v>
                </c:pt>
                <c:pt idx="226">
                  <c:v>1.129999999999993</c:v>
                </c:pt>
                <c:pt idx="227">
                  <c:v>1.135000000000005</c:v>
                </c:pt>
                <c:pt idx="228">
                  <c:v>1.140000000000002</c:v>
                </c:pt>
                <c:pt idx="229">
                  <c:v>1.144999999999996</c:v>
                </c:pt>
                <c:pt idx="230">
                  <c:v>1.150000000000006</c:v>
                </c:pt>
                <c:pt idx="231">
                  <c:v>1.155000000000001</c:v>
                </c:pt>
                <c:pt idx="232">
                  <c:v>1.159999999999994</c:v>
                </c:pt>
                <c:pt idx="233">
                  <c:v>1.165000000000006</c:v>
                </c:pt>
                <c:pt idx="234">
                  <c:v>1.170000000000002</c:v>
                </c:pt>
                <c:pt idx="235">
                  <c:v>1.174999999999996</c:v>
                </c:pt>
                <c:pt idx="236">
                  <c:v>1.18000000000001</c:v>
                </c:pt>
                <c:pt idx="237">
                  <c:v>1.185000000000002</c:v>
                </c:pt>
                <c:pt idx="238">
                  <c:v>1.189999999999995</c:v>
                </c:pt>
                <c:pt idx="239">
                  <c:v>1.194999999999993</c:v>
                </c:pt>
                <c:pt idx="240">
                  <c:v>1.200000000000003</c:v>
                </c:pt>
                <c:pt idx="241">
                  <c:v>1.204999999999996</c:v>
                </c:pt>
                <c:pt idx="242">
                  <c:v>1.20999999999999</c:v>
                </c:pt>
                <c:pt idx="243">
                  <c:v>1.215000000000003</c:v>
                </c:pt>
                <c:pt idx="244">
                  <c:v>1.219999999999995</c:v>
                </c:pt>
                <c:pt idx="245">
                  <c:v>1.224999999999992</c:v>
                </c:pt>
                <c:pt idx="246">
                  <c:v>1.230000000000004</c:v>
                </c:pt>
                <c:pt idx="247">
                  <c:v>1.234999999999996</c:v>
                </c:pt>
                <c:pt idx="248">
                  <c:v>1.239999999999991</c:v>
                </c:pt>
                <c:pt idx="249">
                  <c:v>1.245000000000004</c:v>
                </c:pt>
                <c:pt idx="250">
                  <c:v>1.25</c:v>
                </c:pt>
                <c:pt idx="251">
                  <c:v>1.254999999999993</c:v>
                </c:pt>
                <c:pt idx="252">
                  <c:v>1.260000000000005</c:v>
                </c:pt>
                <c:pt idx="253">
                  <c:v>1.265000000000001</c:v>
                </c:pt>
                <c:pt idx="254">
                  <c:v>1.269999999999993</c:v>
                </c:pt>
                <c:pt idx="255">
                  <c:v>1.275000000000006</c:v>
                </c:pt>
                <c:pt idx="256">
                  <c:v>1.280000000000001</c:v>
                </c:pt>
                <c:pt idx="257">
                  <c:v>1.284999999999994</c:v>
                </c:pt>
                <c:pt idx="258">
                  <c:v>1.290000000000006</c:v>
                </c:pt>
                <c:pt idx="259">
                  <c:v>1.295000000000002</c:v>
                </c:pt>
                <c:pt idx="260">
                  <c:v>1.299999999999993</c:v>
                </c:pt>
                <c:pt idx="261">
                  <c:v>1.305000000000007</c:v>
                </c:pt>
                <c:pt idx="262">
                  <c:v>1.310000000000002</c:v>
                </c:pt>
                <c:pt idx="263">
                  <c:v>1.314999999999995</c:v>
                </c:pt>
                <c:pt idx="264">
                  <c:v>1.31999999999999</c:v>
                </c:pt>
                <c:pt idx="265">
                  <c:v>1.325000000000003</c:v>
                </c:pt>
                <c:pt idx="266">
                  <c:v>1.329999999999996</c:v>
                </c:pt>
                <c:pt idx="267">
                  <c:v>1.334999999999991</c:v>
                </c:pt>
                <c:pt idx="268">
                  <c:v>1.340000000000004</c:v>
                </c:pt>
                <c:pt idx="269">
                  <c:v>1.344999999999998</c:v>
                </c:pt>
                <c:pt idx="270">
                  <c:v>1.349999999999992</c:v>
                </c:pt>
                <c:pt idx="271">
                  <c:v>1.355000000000004</c:v>
                </c:pt>
                <c:pt idx="272">
                  <c:v>1.359999999999996</c:v>
                </c:pt>
                <c:pt idx="273">
                  <c:v>1.364999999999994</c:v>
                </c:pt>
                <c:pt idx="274">
                  <c:v>1.370000000000004</c:v>
                </c:pt>
                <c:pt idx="275">
                  <c:v>1.375</c:v>
                </c:pt>
                <c:pt idx="276">
                  <c:v>1.379999999999993</c:v>
                </c:pt>
                <c:pt idx="277">
                  <c:v>1.385000000000005</c:v>
                </c:pt>
                <c:pt idx="278">
                  <c:v>1.390000000000002</c:v>
                </c:pt>
                <c:pt idx="279">
                  <c:v>1.394999999999996</c:v>
                </c:pt>
                <c:pt idx="280">
                  <c:v>1.400000000000006</c:v>
                </c:pt>
                <c:pt idx="281">
                  <c:v>1.404999999999999</c:v>
                </c:pt>
                <c:pt idx="282">
                  <c:v>1.409999999999991</c:v>
                </c:pt>
                <c:pt idx="283">
                  <c:v>1.415000000000006</c:v>
                </c:pt>
                <c:pt idx="284">
                  <c:v>1.420000000000002</c:v>
                </c:pt>
                <c:pt idx="285">
                  <c:v>1.424999999999993</c:v>
                </c:pt>
                <c:pt idx="286">
                  <c:v>1.430000000000007</c:v>
                </c:pt>
                <c:pt idx="287">
                  <c:v>1.435000000000002</c:v>
                </c:pt>
                <c:pt idx="288">
                  <c:v>1.439999999999993</c:v>
                </c:pt>
                <c:pt idx="289">
                  <c:v>1.44499999999999</c:v>
                </c:pt>
                <c:pt idx="290">
                  <c:v>1.450000000000003</c:v>
                </c:pt>
                <c:pt idx="291">
                  <c:v>1.454999999999996</c:v>
                </c:pt>
                <c:pt idx="292">
                  <c:v>1.459999999999989</c:v>
                </c:pt>
                <c:pt idx="293">
                  <c:v>1.465000000000003</c:v>
                </c:pt>
                <c:pt idx="294">
                  <c:v>1.469999999999993</c:v>
                </c:pt>
                <c:pt idx="295">
                  <c:v>1.474999999999992</c:v>
                </c:pt>
                <c:pt idx="296">
                  <c:v>1.480000000000004</c:v>
                </c:pt>
                <c:pt idx="297">
                  <c:v>1.484999999999996</c:v>
                </c:pt>
                <c:pt idx="298">
                  <c:v>1.489999999999991</c:v>
                </c:pt>
                <c:pt idx="299">
                  <c:v>1.495000000000004</c:v>
                </c:pt>
                <c:pt idx="300">
                  <c:v>1.5</c:v>
                </c:pt>
                <c:pt idx="301">
                  <c:v>1.504999999999993</c:v>
                </c:pt>
                <c:pt idx="302">
                  <c:v>1.510000000000005</c:v>
                </c:pt>
                <c:pt idx="303">
                  <c:v>1.515000000000001</c:v>
                </c:pt>
                <c:pt idx="304">
                  <c:v>1.519999999999993</c:v>
                </c:pt>
                <c:pt idx="305">
                  <c:v>1.525000000000006</c:v>
                </c:pt>
                <c:pt idx="306">
                  <c:v>1.530000000000001</c:v>
                </c:pt>
                <c:pt idx="307">
                  <c:v>1.534999999999994</c:v>
                </c:pt>
                <c:pt idx="308">
                  <c:v>1.540000000000006</c:v>
                </c:pt>
                <c:pt idx="309">
                  <c:v>1.545000000000002</c:v>
                </c:pt>
                <c:pt idx="310">
                  <c:v>1.549999999999993</c:v>
                </c:pt>
                <c:pt idx="311">
                  <c:v>1.555000000000007</c:v>
                </c:pt>
                <c:pt idx="312">
                  <c:v>1.560000000000002</c:v>
                </c:pt>
                <c:pt idx="313">
                  <c:v>1.564999999999995</c:v>
                </c:pt>
                <c:pt idx="314">
                  <c:v>1.56999999999999</c:v>
                </c:pt>
                <c:pt idx="315">
                  <c:v>1.575000000000003</c:v>
                </c:pt>
                <c:pt idx="316">
                  <c:v>1.579999999999996</c:v>
                </c:pt>
                <c:pt idx="317">
                  <c:v>1.584999999999992</c:v>
                </c:pt>
                <c:pt idx="318">
                  <c:v>1.590000000000004</c:v>
                </c:pt>
                <c:pt idx="319">
                  <c:v>1.594999999999998</c:v>
                </c:pt>
                <c:pt idx="320">
                  <c:v>1.599999999999992</c:v>
                </c:pt>
                <c:pt idx="321">
                  <c:v>1.605000000000004</c:v>
                </c:pt>
                <c:pt idx="322">
                  <c:v>1.609999999999996</c:v>
                </c:pt>
                <c:pt idx="323">
                  <c:v>1.614999999999994</c:v>
                </c:pt>
                <c:pt idx="324">
                  <c:v>1.620000000000004</c:v>
                </c:pt>
                <c:pt idx="325">
                  <c:v>1.625</c:v>
                </c:pt>
                <c:pt idx="326">
                  <c:v>1.629999999999993</c:v>
                </c:pt>
                <c:pt idx="327">
                  <c:v>1.635000000000005</c:v>
                </c:pt>
                <c:pt idx="328">
                  <c:v>1.640000000000002</c:v>
                </c:pt>
                <c:pt idx="329">
                  <c:v>1.644999999999996</c:v>
                </c:pt>
                <c:pt idx="330">
                  <c:v>1.650000000000006</c:v>
                </c:pt>
                <c:pt idx="331">
                  <c:v>1.655000000000001</c:v>
                </c:pt>
                <c:pt idx="332">
                  <c:v>1.659999999999994</c:v>
                </c:pt>
                <c:pt idx="333">
                  <c:v>1.665000000000006</c:v>
                </c:pt>
                <c:pt idx="334">
                  <c:v>1.670000000000002</c:v>
                </c:pt>
                <c:pt idx="335">
                  <c:v>1.674999999999996</c:v>
                </c:pt>
                <c:pt idx="336">
                  <c:v>1.680000000000008</c:v>
                </c:pt>
                <c:pt idx="337">
                  <c:v>1.685000000000002</c:v>
                </c:pt>
                <c:pt idx="338">
                  <c:v>1.689999999999995</c:v>
                </c:pt>
                <c:pt idx="339">
                  <c:v>1.694999999999993</c:v>
                </c:pt>
                <c:pt idx="340">
                  <c:v>1.700000000000003</c:v>
                </c:pt>
                <c:pt idx="341">
                  <c:v>1.704999999999996</c:v>
                </c:pt>
                <c:pt idx="342">
                  <c:v>1.70999999999999</c:v>
                </c:pt>
                <c:pt idx="343">
                  <c:v>1.715000000000004</c:v>
                </c:pt>
                <c:pt idx="344">
                  <c:v>1.719999999999996</c:v>
                </c:pt>
                <c:pt idx="345">
                  <c:v>1.724999999999992</c:v>
                </c:pt>
                <c:pt idx="346">
                  <c:v>1.730000000000004</c:v>
                </c:pt>
                <c:pt idx="347">
                  <c:v>1.734999999999997</c:v>
                </c:pt>
                <c:pt idx="348">
                  <c:v>1.739999999999992</c:v>
                </c:pt>
                <c:pt idx="349">
                  <c:v>1.745000000000004</c:v>
                </c:pt>
                <c:pt idx="350">
                  <c:v>1.75</c:v>
                </c:pt>
                <c:pt idx="351">
                  <c:v>1.754999999999993</c:v>
                </c:pt>
                <c:pt idx="352">
                  <c:v>1.760000000000005</c:v>
                </c:pt>
                <c:pt idx="353">
                  <c:v>1.765000000000001</c:v>
                </c:pt>
                <c:pt idx="354">
                  <c:v>1.769999999999994</c:v>
                </c:pt>
                <c:pt idx="355">
                  <c:v>1.775000000000006</c:v>
                </c:pt>
                <c:pt idx="356">
                  <c:v>1.780000000000002</c:v>
                </c:pt>
                <c:pt idx="357">
                  <c:v>1.784999999999995</c:v>
                </c:pt>
                <c:pt idx="358">
                  <c:v>1.790000000000006</c:v>
                </c:pt>
                <c:pt idx="359">
                  <c:v>1.795000000000002</c:v>
                </c:pt>
                <c:pt idx="360">
                  <c:v>1.799999999999995</c:v>
                </c:pt>
              </c:numCache>
            </c:numRef>
          </c:xVal>
          <c:yVal>
            <c:numRef>
              <c:f>graph!$AD$3:$AD$362</c:f>
              <c:numCache>
                <c:formatCode>General</c:formatCode>
                <c:ptCount val="360"/>
                <c:pt idx="0">
                  <c:v>0.0</c:v>
                </c:pt>
                <c:pt idx="1">
                  <c:v>0.0021</c:v>
                </c:pt>
                <c:pt idx="2">
                  <c:v>0.0216</c:v>
                </c:pt>
                <c:pt idx="3">
                  <c:v>0.1524</c:v>
                </c:pt>
                <c:pt idx="4">
                  <c:v>1.2763</c:v>
                </c:pt>
                <c:pt idx="5">
                  <c:v>4.201000000000001</c:v>
                </c:pt>
                <c:pt idx="6">
                  <c:v>6.5989</c:v>
                </c:pt>
                <c:pt idx="7">
                  <c:v>8.244199999999997</c:v>
                </c:pt>
                <c:pt idx="8">
                  <c:v>9.8063</c:v>
                </c:pt>
                <c:pt idx="9">
                  <c:v>10.5958</c:v>
                </c:pt>
                <c:pt idx="10">
                  <c:v>13.35150000000002</c:v>
                </c:pt>
                <c:pt idx="11">
                  <c:v>13.7505</c:v>
                </c:pt>
                <c:pt idx="12">
                  <c:v>15.6548</c:v>
                </c:pt>
                <c:pt idx="13">
                  <c:v>19.19579999999995</c:v>
                </c:pt>
                <c:pt idx="14">
                  <c:v>20.24419999999998</c:v>
                </c:pt>
                <c:pt idx="15">
                  <c:v>21.0516</c:v>
                </c:pt>
                <c:pt idx="16">
                  <c:v>21.5474</c:v>
                </c:pt>
                <c:pt idx="17">
                  <c:v>21.6</c:v>
                </c:pt>
                <c:pt idx="18">
                  <c:v>21.6</c:v>
                </c:pt>
                <c:pt idx="19">
                  <c:v>21.5474</c:v>
                </c:pt>
                <c:pt idx="20">
                  <c:v>21.0516</c:v>
                </c:pt>
                <c:pt idx="21">
                  <c:v>20.40209999999997</c:v>
                </c:pt>
                <c:pt idx="22">
                  <c:v>21.0516</c:v>
                </c:pt>
                <c:pt idx="23">
                  <c:v>21.5474</c:v>
                </c:pt>
                <c:pt idx="24">
                  <c:v>21.6</c:v>
                </c:pt>
                <c:pt idx="25">
                  <c:v>21.5474</c:v>
                </c:pt>
                <c:pt idx="26">
                  <c:v>21.0516</c:v>
                </c:pt>
                <c:pt idx="27">
                  <c:v>20.40209999999997</c:v>
                </c:pt>
                <c:pt idx="28">
                  <c:v>21.0516</c:v>
                </c:pt>
                <c:pt idx="29">
                  <c:v>21.5474</c:v>
                </c:pt>
                <c:pt idx="30">
                  <c:v>21.6</c:v>
                </c:pt>
                <c:pt idx="31">
                  <c:v>21.6</c:v>
                </c:pt>
                <c:pt idx="32">
                  <c:v>21.5474</c:v>
                </c:pt>
                <c:pt idx="33">
                  <c:v>21.0516</c:v>
                </c:pt>
                <c:pt idx="34">
                  <c:v>20.40209999999997</c:v>
                </c:pt>
                <c:pt idx="35">
                  <c:v>21.0516</c:v>
                </c:pt>
                <c:pt idx="36">
                  <c:v>21.5474</c:v>
                </c:pt>
                <c:pt idx="37">
                  <c:v>21.6</c:v>
                </c:pt>
                <c:pt idx="38">
                  <c:v>21.6</c:v>
                </c:pt>
                <c:pt idx="39">
                  <c:v>21.5474</c:v>
                </c:pt>
                <c:pt idx="40">
                  <c:v>21.0516</c:v>
                </c:pt>
                <c:pt idx="41">
                  <c:v>20.40209999999997</c:v>
                </c:pt>
                <c:pt idx="42">
                  <c:v>21.0516</c:v>
                </c:pt>
                <c:pt idx="43">
                  <c:v>21.5474</c:v>
                </c:pt>
                <c:pt idx="44">
                  <c:v>21.6</c:v>
                </c:pt>
                <c:pt idx="45">
                  <c:v>21.6</c:v>
                </c:pt>
                <c:pt idx="46">
                  <c:v>21.5474</c:v>
                </c:pt>
                <c:pt idx="47">
                  <c:v>21.0516</c:v>
                </c:pt>
                <c:pt idx="48">
                  <c:v>20.40209999999997</c:v>
                </c:pt>
                <c:pt idx="49">
                  <c:v>21.0516</c:v>
                </c:pt>
                <c:pt idx="50">
                  <c:v>21.5474</c:v>
                </c:pt>
                <c:pt idx="51">
                  <c:v>21.6</c:v>
                </c:pt>
                <c:pt idx="52">
                  <c:v>21.5474</c:v>
                </c:pt>
                <c:pt idx="53">
                  <c:v>21.0516</c:v>
                </c:pt>
                <c:pt idx="54">
                  <c:v>20.40209999999997</c:v>
                </c:pt>
                <c:pt idx="55">
                  <c:v>21.0516</c:v>
                </c:pt>
                <c:pt idx="56">
                  <c:v>21.5474</c:v>
                </c:pt>
                <c:pt idx="57">
                  <c:v>21.6</c:v>
                </c:pt>
                <c:pt idx="58">
                  <c:v>21.6</c:v>
                </c:pt>
                <c:pt idx="59">
                  <c:v>21.5474</c:v>
                </c:pt>
                <c:pt idx="60">
                  <c:v>21.0516</c:v>
                </c:pt>
                <c:pt idx="61">
                  <c:v>20.40209999999997</c:v>
                </c:pt>
                <c:pt idx="62">
                  <c:v>20.94629999999997</c:v>
                </c:pt>
                <c:pt idx="63">
                  <c:v>20.1874</c:v>
                </c:pt>
                <c:pt idx="64">
                  <c:v>16.46209999999993</c:v>
                </c:pt>
                <c:pt idx="65">
                  <c:v>14.4611</c:v>
                </c:pt>
                <c:pt idx="66">
                  <c:v>18.2042</c:v>
                </c:pt>
                <c:pt idx="67">
                  <c:v>20.13900000000003</c:v>
                </c:pt>
                <c:pt idx="68">
                  <c:v>21.0516</c:v>
                </c:pt>
                <c:pt idx="69">
                  <c:v>21.5474</c:v>
                </c:pt>
                <c:pt idx="70">
                  <c:v>21.6</c:v>
                </c:pt>
                <c:pt idx="71">
                  <c:v>21.6</c:v>
                </c:pt>
                <c:pt idx="72">
                  <c:v>21.5474</c:v>
                </c:pt>
                <c:pt idx="73">
                  <c:v>21.0516</c:v>
                </c:pt>
                <c:pt idx="74">
                  <c:v>20.40209999999997</c:v>
                </c:pt>
                <c:pt idx="75">
                  <c:v>21.0516</c:v>
                </c:pt>
                <c:pt idx="76">
                  <c:v>21.5474</c:v>
                </c:pt>
                <c:pt idx="77">
                  <c:v>21.6</c:v>
                </c:pt>
                <c:pt idx="78">
                  <c:v>21.5474</c:v>
                </c:pt>
                <c:pt idx="79">
                  <c:v>21.0516</c:v>
                </c:pt>
                <c:pt idx="80">
                  <c:v>20.40209999999997</c:v>
                </c:pt>
                <c:pt idx="81">
                  <c:v>21.0516</c:v>
                </c:pt>
                <c:pt idx="82">
                  <c:v>21.5474</c:v>
                </c:pt>
                <c:pt idx="83">
                  <c:v>21.6</c:v>
                </c:pt>
                <c:pt idx="84">
                  <c:v>21.6</c:v>
                </c:pt>
                <c:pt idx="85">
                  <c:v>21.5474</c:v>
                </c:pt>
                <c:pt idx="86">
                  <c:v>21.0516</c:v>
                </c:pt>
                <c:pt idx="87">
                  <c:v>20.40209999999997</c:v>
                </c:pt>
                <c:pt idx="88">
                  <c:v>21.0516</c:v>
                </c:pt>
                <c:pt idx="89">
                  <c:v>21.5474</c:v>
                </c:pt>
                <c:pt idx="90">
                  <c:v>21.6</c:v>
                </c:pt>
                <c:pt idx="91">
                  <c:v>21.6</c:v>
                </c:pt>
                <c:pt idx="92">
                  <c:v>21.5474</c:v>
                </c:pt>
                <c:pt idx="93">
                  <c:v>21.0516</c:v>
                </c:pt>
                <c:pt idx="94">
                  <c:v>20.40209999999997</c:v>
                </c:pt>
                <c:pt idx="95">
                  <c:v>21.0516</c:v>
                </c:pt>
                <c:pt idx="96">
                  <c:v>21.5474</c:v>
                </c:pt>
                <c:pt idx="97">
                  <c:v>21.6</c:v>
                </c:pt>
                <c:pt idx="98">
                  <c:v>21.5474</c:v>
                </c:pt>
                <c:pt idx="99">
                  <c:v>21.0516</c:v>
                </c:pt>
                <c:pt idx="100">
                  <c:v>20.40209999999997</c:v>
                </c:pt>
                <c:pt idx="101">
                  <c:v>21.0516</c:v>
                </c:pt>
                <c:pt idx="102">
                  <c:v>21.5474</c:v>
                </c:pt>
                <c:pt idx="103">
                  <c:v>21.6</c:v>
                </c:pt>
                <c:pt idx="104">
                  <c:v>21.6</c:v>
                </c:pt>
                <c:pt idx="105">
                  <c:v>21.5474</c:v>
                </c:pt>
                <c:pt idx="106">
                  <c:v>21.0516</c:v>
                </c:pt>
                <c:pt idx="107">
                  <c:v>20.40209999999997</c:v>
                </c:pt>
                <c:pt idx="108">
                  <c:v>21.0516</c:v>
                </c:pt>
                <c:pt idx="109">
                  <c:v>21.5474</c:v>
                </c:pt>
                <c:pt idx="110">
                  <c:v>21.6</c:v>
                </c:pt>
                <c:pt idx="111">
                  <c:v>21.6</c:v>
                </c:pt>
                <c:pt idx="112">
                  <c:v>21.5474</c:v>
                </c:pt>
                <c:pt idx="113">
                  <c:v>21.0516</c:v>
                </c:pt>
                <c:pt idx="114">
                  <c:v>20.2969</c:v>
                </c:pt>
                <c:pt idx="115">
                  <c:v>19.6916</c:v>
                </c:pt>
                <c:pt idx="116">
                  <c:v>16.40949999999997</c:v>
                </c:pt>
                <c:pt idx="117">
                  <c:v>14.5137</c:v>
                </c:pt>
                <c:pt idx="118">
                  <c:v>18.7</c:v>
                </c:pt>
                <c:pt idx="119">
                  <c:v>20.78839999999978</c:v>
                </c:pt>
                <c:pt idx="120">
                  <c:v>20.40209999999997</c:v>
                </c:pt>
                <c:pt idx="121">
                  <c:v>21.0516</c:v>
                </c:pt>
                <c:pt idx="122">
                  <c:v>21.5474</c:v>
                </c:pt>
                <c:pt idx="123">
                  <c:v>21.6</c:v>
                </c:pt>
                <c:pt idx="124">
                  <c:v>21.6</c:v>
                </c:pt>
                <c:pt idx="125">
                  <c:v>21.5474</c:v>
                </c:pt>
                <c:pt idx="126">
                  <c:v>21.0516</c:v>
                </c:pt>
                <c:pt idx="127">
                  <c:v>20.40209999999997</c:v>
                </c:pt>
                <c:pt idx="128">
                  <c:v>21.0516</c:v>
                </c:pt>
                <c:pt idx="129">
                  <c:v>21.5474</c:v>
                </c:pt>
                <c:pt idx="130">
                  <c:v>21.6</c:v>
                </c:pt>
                <c:pt idx="131">
                  <c:v>21.5474</c:v>
                </c:pt>
                <c:pt idx="132">
                  <c:v>21.0516</c:v>
                </c:pt>
                <c:pt idx="133">
                  <c:v>20.40209999999997</c:v>
                </c:pt>
                <c:pt idx="134">
                  <c:v>21.0516</c:v>
                </c:pt>
                <c:pt idx="135">
                  <c:v>21.5474</c:v>
                </c:pt>
                <c:pt idx="136">
                  <c:v>21.6</c:v>
                </c:pt>
                <c:pt idx="137">
                  <c:v>21.6</c:v>
                </c:pt>
                <c:pt idx="138">
                  <c:v>21.5474</c:v>
                </c:pt>
                <c:pt idx="139">
                  <c:v>21.0516</c:v>
                </c:pt>
                <c:pt idx="140">
                  <c:v>20.40209999999997</c:v>
                </c:pt>
                <c:pt idx="141">
                  <c:v>21.0516</c:v>
                </c:pt>
                <c:pt idx="142">
                  <c:v>21.5474</c:v>
                </c:pt>
                <c:pt idx="143">
                  <c:v>21.6</c:v>
                </c:pt>
                <c:pt idx="144">
                  <c:v>21.6</c:v>
                </c:pt>
                <c:pt idx="145">
                  <c:v>21.5474</c:v>
                </c:pt>
                <c:pt idx="146">
                  <c:v>21.0516</c:v>
                </c:pt>
                <c:pt idx="147">
                  <c:v>20.40209999999997</c:v>
                </c:pt>
                <c:pt idx="148">
                  <c:v>21.0516</c:v>
                </c:pt>
                <c:pt idx="149">
                  <c:v>21.5474</c:v>
                </c:pt>
                <c:pt idx="150">
                  <c:v>21.6</c:v>
                </c:pt>
                <c:pt idx="151">
                  <c:v>21.5474</c:v>
                </c:pt>
                <c:pt idx="152">
                  <c:v>21.0516</c:v>
                </c:pt>
                <c:pt idx="153">
                  <c:v>20.40209999999997</c:v>
                </c:pt>
                <c:pt idx="154">
                  <c:v>21.0516</c:v>
                </c:pt>
                <c:pt idx="155">
                  <c:v>21.5474</c:v>
                </c:pt>
                <c:pt idx="156">
                  <c:v>21.6</c:v>
                </c:pt>
                <c:pt idx="157">
                  <c:v>21.6</c:v>
                </c:pt>
                <c:pt idx="158">
                  <c:v>21.5474</c:v>
                </c:pt>
                <c:pt idx="159">
                  <c:v>21.0516</c:v>
                </c:pt>
                <c:pt idx="160">
                  <c:v>20.40209999999997</c:v>
                </c:pt>
                <c:pt idx="161">
                  <c:v>21.0516</c:v>
                </c:pt>
                <c:pt idx="162">
                  <c:v>21.5474</c:v>
                </c:pt>
                <c:pt idx="163">
                  <c:v>21.6</c:v>
                </c:pt>
                <c:pt idx="164">
                  <c:v>21.6</c:v>
                </c:pt>
                <c:pt idx="165">
                  <c:v>21.5474</c:v>
                </c:pt>
                <c:pt idx="166">
                  <c:v>20.94629999999997</c:v>
                </c:pt>
                <c:pt idx="167">
                  <c:v>19.04209999999997</c:v>
                </c:pt>
                <c:pt idx="168">
                  <c:v>15.9137</c:v>
                </c:pt>
                <c:pt idx="169">
                  <c:v>14.4611</c:v>
                </c:pt>
                <c:pt idx="170">
                  <c:v>18.75259999999997</c:v>
                </c:pt>
                <c:pt idx="171">
                  <c:v>21.28419999999995</c:v>
                </c:pt>
                <c:pt idx="172">
                  <c:v>21.0516</c:v>
                </c:pt>
                <c:pt idx="173">
                  <c:v>20.40209999999997</c:v>
                </c:pt>
                <c:pt idx="174">
                  <c:v>21.0516</c:v>
                </c:pt>
                <c:pt idx="175">
                  <c:v>21.5474</c:v>
                </c:pt>
                <c:pt idx="176">
                  <c:v>21.6</c:v>
                </c:pt>
                <c:pt idx="177">
                  <c:v>21.6</c:v>
                </c:pt>
                <c:pt idx="178">
                  <c:v>21.5474</c:v>
                </c:pt>
                <c:pt idx="179">
                  <c:v>21.0516</c:v>
                </c:pt>
                <c:pt idx="180">
                  <c:v>20.40209999999997</c:v>
                </c:pt>
                <c:pt idx="181">
                  <c:v>21.0516</c:v>
                </c:pt>
                <c:pt idx="182">
                  <c:v>21.5474</c:v>
                </c:pt>
                <c:pt idx="183">
                  <c:v>21.6</c:v>
                </c:pt>
                <c:pt idx="184">
                  <c:v>21.5474</c:v>
                </c:pt>
                <c:pt idx="185">
                  <c:v>21.0516</c:v>
                </c:pt>
                <c:pt idx="186">
                  <c:v>20.40209999999997</c:v>
                </c:pt>
                <c:pt idx="187">
                  <c:v>21.0516</c:v>
                </c:pt>
                <c:pt idx="188">
                  <c:v>21.5474</c:v>
                </c:pt>
                <c:pt idx="189">
                  <c:v>21.6</c:v>
                </c:pt>
                <c:pt idx="190">
                  <c:v>21.6</c:v>
                </c:pt>
                <c:pt idx="191">
                  <c:v>21.5474</c:v>
                </c:pt>
                <c:pt idx="192">
                  <c:v>21.0516</c:v>
                </c:pt>
                <c:pt idx="193">
                  <c:v>20.40209999999997</c:v>
                </c:pt>
                <c:pt idx="194">
                  <c:v>21.0516</c:v>
                </c:pt>
                <c:pt idx="195">
                  <c:v>21.5474</c:v>
                </c:pt>
                <c:pt idx="196">
                  <c:v>21.6</c:v>
                </c:pt>
                <c:pt idx="197">
                  <c:v>21.6</c:v>
                </c:pt>
                <c:pt idx="198">
                  <c:v>21.5474</c:v>
                </c:pt>
                <c:pt idx="199">
                  <c:v>21.0516</c:v>
                </c:pt>
                <c:pt idx="200">
                  <c:v>20.40209999999997</c:v>
                </c:pt>
                <c:pt idx="201">
                  <c:v>21.0516</c:v>
                </c:pt>
                <c:pt idx="202">
                  <c:v>21.5474</c:v>
                </c:pt>
                <c:pt idx="203">
                  <c:v>21.6</c:v>
                </c:pt>
                <c:pt idx="204">
                  <c:v>21.5474</c:v>
                </c:pt>
                <c:pt idx="205">
                  <c:v>21.0516</c:v>
                </c:pt>
                <c:pt idx="206">
                  <c:v>20.40209999999997</c:v>
                </c:pt>
                <c:pt idx="207">
                  <c:v>21.0516</c:v>
                </c:pt>
                <c:pt idx="208">
                  <c:v>21.5474</c:v>
                </c:pt>
                <c:pt idx="209">
                  <c:v>21.6</c:v>
                </c:pt>
                <c:pt idx="210">
                  <c:v>21.6</c:v>
                </c:pt>
                <c:pt idx="211">
                  <c:v>21.5474</c:v>
                </c:pt>
                <c:pt idx="212">
                  <c:v>21.0516</c:v>
                </c:pt>
                <c:pt idx="213">
                  <c:v>20.40209999999997</c:v>
                </c:pt>
                <c:pt idx="214">
                  <c:v>21.0516</c:v>
                </c:pt>
                <c:pt idx="215">
                  <c:v>21.5474</c:v>
                </c:pt>
                <c:pt idx="216">
                  <c:v>21.6</c:v>
                </c:pt>
                <c:pt idx="217">
                  <c:v>21.6</c:v>
                </c:pt>
                <c:pt idx="218">
                  <c:v>21.49469999999997</c:v>
                </c:pt>
                <c:pt idx="219">
                  <c:v>20.1874</c:v>
                </c:pt>
                <c:pt idx="220">
                  <c:v>15.9137</c:v>
                </c:pt>
                <c:pt idx="221">
                  <c:v>13.31590000000002</c:v>
                </c:pt>
                <c:pt idx="222">
                  <c:v>18.2042</c:v>
                </c:pt>
                <c:pt idx="223">
                  <c:v>21.28419999999995</c:v>
                </c:pt>
                <c:pt idx="224">
                  <c:v>21.5474</c:v>
                </c:pt>
                <c:pt idx="225">
                  <c:v>21.0516</c:v>
                </c:pt>
                <c:pt idx="226">
                  <c:v>20.40209999999997</c:v>
                </c:pt>
                <c:pt idx="227">
                  <c:v>21.0516</c:v>
                </c:pt>
                <c:pt idx="228">
                  <c:v>21.5474</c:v>
                </c:pt>
                <c:pt idx="229">
                  <c:v>21.6</c:v>
                </c:pt>
                <c:pt idx="230">
                  <c:v>21.6</c:v>
                </c:pt>
                <c:pt idx="231">
                  <c:v>21.5474</c:v>
                </c:pt>
                <c:pt idx="232">
                  <c:v>21.0516</c:v>
                </c:pt>
                <c:pt idx="233">
                  <c:v>20.40209999999997</c:v>
                </c:pt>
                <c:pt idx="234">
                  <c:v>21.0516</c:v>
                </c:pt>
                <c:pt idx="235">
                  <c:v>21.5474</c:v>
                </c:pt>
                <c:pt idx="236">
                  <c:v>21.6</c:v>
                </c:pt>
                <c:pt idx="237">
                  <c:v>21.5474</c:v>
                </c:pt>
                <c:pt idx="238">
                  <c:v>21.0516</c:v>
                </c:pt>
                <c:pt idx="239">
                  <c:v>20.40209999999997</c:v>
                </c:pt>
                <c:pt idx="240">
                  <c:v>21.0516</c:v>
                </c:pt>
                <c:pt idx="241">
                  <c:v>21.5474</c:v>
                </c:pt>
                <c:pt idx="242">
                  <c:v>21.6</c:v>
                </c:pt>
                <c:pt idx="243">
                  <c:v>21.6</c:v>
                </c:pt>
                <c:pt idx="244">
                  <c:v>21.5474</c:v>
                </c:pt>
                <c:pt idx="245">
                  <c:v>21.0516</c:v>
                </c:pt>
                <c:pt idx="246">
                  <c:v>20.40209999999997</c:v>
                </c:pt>
                <c:pt idx="247">
                  <c:v>21.0516</c:v>
                </c:pt>
                <c:pt idx="248">
                  <c:v>21.5474</c:v>
                </c:pt>
                <c:pt idx="249">
                  <c:v>21.6</c:v>
                </c:pt>
                <c:pt idx="250">
                  <c:v>21.6</c:v>
                </c:pt>
                <c:pt idx="251">
                  <c:v>21.5474</c:v>
                </c:pt>
                <c:pt idx="252">
                  <c:v>21.0516</c:v>
                </c:pt>
                <c:pt idx="253">
                  <c:v>20.40209999999997</c:v>
                </c:pt>
                <c:pt idx="254">
                  <c:v>21.0516</c:v>
                </c:pt>
                <c:pt idx="255">
                  <c:v>21.5474</c:v>
                </c:pt>
                <c:pt idx="256">
                  <c:v>21.6</c:v>
                </c:pt>
                <c:pt idx="257">
                  <c:v>21.5474</c:v>
                </c:pt>
                <c:pt idx="258">
                  <c:v>21.0516</c:v>
                </c:pt>
                <c:pt idx="259">
                  <c:v>20.40209999999997</c:v>
                </c:pt>
                <c:pt idx="260">
                  <c:v>21.0516</c:v>
                </c:pt>
                <c:pt idx="261">
                  <c:v>21.5474</c:v>
                </c:pt>
                <c:pt idx="262">
                  <c:v>21.6</c:v>
                </c:pt>
                <c:pt idx="263">
                  <c:v>21.6</c:v>
                </c:pt>
                <c:pt idx="264">
                  <c:v>21.5474</c:v>
                </c:pt>
                <c:pt idx="265">
                  <c:v>21.0516</c:v>
                </c:pt>
                <c:pt idx="266">
                  <c:v>20.40209999999997</c:v>
                </c:pt>
                <c:pt idx="267">
                  <c:v>21.0516</c:v>
                </c:pt>
                <c:pt idx="268">
                  <c:v>21.5474</c:v>
                </c:pt>
                <c:pt idx="269">
                  <c:v>21.6</c:v>
                </c:pt>
                <c:pt idx="270">
                  <c:v>21.49469999999997</c:v>
                </c:pt>
                <c:pt idx="271">
                  <c:v>20.1874</c:v>
                </c:pt>
                <c:pt idx="272">
                  <c:v>15.9137</c:v>
                </c:pt>
                <c:pt idx="273">
                  <c:v>13.31590000000002</c:v>
                </c:pt>
                <c:pt idx="274">
                  <c:v>18.2042</c:v>
                </c:pt>
                <c:pt idx="275">
                  <c:v>21.28419999999995</c:v>
                </c:pt>
                <c:pt idx="276">
                  <c:v>21.6</c:v>
                </c:pt>
                <c:pt idx="277">
                  <c:v>21.5474</c:v>
                </c:pt>
                <c:pt idx="278">
                  <c:v>21.0516</c:v>
                </c:pt>
                <c:pt idx="279">
                  <c:v>20.40209999999997</c:v>
                </c:pt>
                <c:pt idx="280">
                  <c:v>21.0516</c:v>
                </c:pt>
                <c:pt idx="281">
                  <c:v>21.5474</c:v>
                </c:pt>
                <c:pt idx="282">
                  <c:v>21.6</c:v>
                </c:pt>
                <c:pt idx="283">
                  <c:v>21.6</c:v>
                </c:pt>
                <c:pt idx="284">
                  <c:v>21.5474</c:v>
                </c:pt>
                <c:pt idx="285">
                  <c:v>21.0516</c:v>
                </c:pt>
                <c:pt idx="286">
                  <c:v>20.40209999999997</c:v>
                </c:pt>
                <c:pt idx="287">
                  <c:v>21.0516</c:v>
                </c:pt>
                <c:pt idx="288">
                  <c:v>21.5474</c:v>
                </c:pt>
                <c:pt idx="289">
                  <c:v>21.6</c:v>
                </c:pt>
                <c:pt idx="290">
                  <c:v>21.5474</c:v>
                </c:pt>
                <c:pt idx="291">
                  <c:v>21.0516</c:v>
                </c:pt>
                <c:pt idx="292">
                  <c:v>20.40209999999997</c:v>
                </c:pt>
                <c:pt idx="293">
                  <c:v>21.0516</c:v>
                </c:pt>
                <c:pt idx="294">
                  <c:v>21.5474</c:v>
                </c:pt>
                <c:pt idx="295">
                  <c:v>21.6</c:v>
                </c:pt>
                <c:pt idx="296">
                  <c:v>21.6</c:v>
                </c:pt>
                <c:pt idx="297">
                  <c:v>21.5474</c:v>
                </c:pt>
                <c:pt idx="298">
                  <c:v>21.0516</c:v>
                </c:pt>
                <c:pt idx="299">
                  <c:v>20.40209999999997</c:v>
                </c:pt>
                <c:pt idx="300">
                  <c:v>21.0516</c:v>
                </c:pt>
                <c:pt idx="301">
                  <c:v>21.5474</c:v>
                </c:pt>
                <c:pt idx="302">
                  <c:v>21.6</c:v>
                </c:pt>
                <c:pt idx="303">
                  <c:v>21.6</c:v>
                </c:pt>
                <c:pt idx="304">
                  <c:v>21.5474</c:v>
                </c:pt>
                <c:pt idx="305">
                  <c:v>21.0516</c:v>
                </c:pt>
                <c:pt idx="306">
                  <c:v>20.40209999999997</c:v>
                </c:pt>
                <c:pt idx="307">
                  <c:v>21.0516</c:v>
                </c:pt>
                <c:pt idx="308">
                  <c:v>21.5474</c:v>
                </c:pt>
                <c:pt idx="309">
                  <c:v>21.6</c:v>
                </c:pt>
                <c:pt idx="310">
                  <c:v>21.5474</c:v>
                </c:pt>
                <c:pt idx="311">
                  <c:v>21.0516</c:v>
                </c:pt>
                <c:pt idx="312">
                  <c:v>20.40209999999997</c:v>
                </c:pt>
                <c:pt idx="313">
                  <c:v>21.0516</c:v>
                </c:pt>
                <c:pt idx="314">
                  <c:v>21.5474</c:v>
                </c:pt>
                <c:pt idx="315">
                  <c:v>21.6</c:v>
                </c:pt>
                <c:pt idx="316">
                  <c:v>21.6</c:v>
                </c:pt>
                <c:pt idx="317">
                  <c:v>21.5474</c:v>
                </c:pt>
                <c:pt idx="318">
                  <c:v>21.0516</c:v>
                </c:pt>
                <c:pt idx="319">
                  <c:v>20.40209999999997</c:v>
                </c:pt>
                <c:pt idx="320">
                  <c:v>21.0516</c:v>
                </c:pt>
                <c:pt idx="321">
                  <c:v>21.5474</c:v>
                </c:pt>
                <c:pt idx="322">
                  <c:v>21.49469999999997</c:v>
                </c:pt>
                <c:pt idx="323">
                  <c:v>20.1874</c:v>
                </c:pt>
                <c:pt idx="324">
                  <c:v>15.9137</c:v>
                </c:pt>
                <c:pt idx="325">
                  <c:v>13.31590000000002</c:v>
                </c:pt>
                <c:pt idx="326">
                  <c:v>18.2042</c:v>
                </c:pt>
                <c:pt idx="327">
                  <c:v>21.28419999999995</c:v>
                </c:pt>
                <c:pt idx="328">
                  <c:v>21.6</c:v>
                </c:pt>
                <c:pt idx="329">
                  <c:v>21.6</c:v>
                </c:pt>
                <c:pt idx="330">
                  <c:v>21.5474</c:v>
                </c:pt>
                <c:pt idx="331">
                  <c:v>21.0516</c:v>
                </c:pt>
                <c:pt idx="332">
                  <c:v>20.40209999999997</c:v>
                </c:pt>
                <c:pt idx="333">
                  <c:v>21.0516</c:v>
                </c:pt>
                <c:pt idx="334">
                  <c:v>21.5474</c:v>
                </c:pt>
                <c:pt idx="335">
                  <c:v>21.6</c:v>
                </c:pt>
                <c:pt idx="336">
                  <c:v>21.5474</c:v>
                </c:pt>
                <c:pt idx="337">
                  <c:v>21.0516</c:v>
                </c:pt>
                <c:pt idx="338">
                  <c:v>20.40209999999997</c:v>
                </c:pt>
                <c:pt idx="339">
                  <c:v>21.0516</c:v>
                </c:pt>
                <c:pt idx="340">
                  <c:v>21.5474</c:v>
                </c:pt>
                <c:pt idx="341">
                  <c:v>21.6</c:v>
                </c:pt>
                <c:pt idx="342">
                  <c:v>21.6</c:v>
                </c:pt>
                <c:pt idx="343">
                  <c:v>21.5474</c:v>
                </c:pt>
                <c:pt idx="344">
                  <c:v>21.0516</c:v>
                </c:pt>
                <c:pt idx="345">
                  <c:v>20.40209999999997</c:v>
                </c:pt>
                <c:pt idx="346">
                  <c:v>21.0516</c:v>
                </c:pt>
                <c:pt idx="347">
                  <c:v>21.5474</c:v>
                </c:pt>
                <c:pt idx="348">
                  <c:v>21.6</c:v>
                </c:pt>
                <c:pt idx="349">
                  <c:v>21.6</c:v>
                </c:pt>
                <c:pt idx="350">
                  <c:v>21.5474</c:v>
                </c:pt>
                <c:pt idx="351">
                  <c:v>21.0516</c:v>
                </c:pt>
                <c:pt idx="352">
                  <c:v>20.40209999999997</c:v>
                </c:pt>
                <c:pt idx="353">
                  <c:v>21.0516</c:v>
                </c:pt>
                <c:pt idx="354">
                  <c:v>21.5474</c:v>
                </c:pt>
                <c:pt idx="355">
                  <c:v>21.6</c:v>
                </c:pt>
                <c:pt idx="356">
                  <c:v>21.6</c:v>
                </c:pt>
                <c:pt idx="357">
                  <c:v>21.5474</c:v>
                </c:pt>
                <c:pt idx="358">
                  <c:v>21.0516</c:v>
                </c:pt>
                <c:pt idx="359">
                  <c:v>20.40209999999997</c:v>
                </c:pt>
              </c:numCache>
            </c:numRef>
          </c:yVal>
          <c:smooth val="0"/>
        </c:ser>
        <c:ser>
          <c:idx val="5"/>
          <c:order val="3"/>
          <c:tx>
            <c:strRef>
              <c:f>graph!$AE$1</c:f>
              <c:strCache>
                <c:ptCount val="1"/>
                <c:pt idx="0">
                  <c:v>0.5ms, Aggregate UPT</c:v>
                </c:pt>
              </c:strCache>
            </c:strRef>
          </c:tx>
          <c:spPr>
            <a:ln w="19050"/>
          </c:spPr>
          <c:marker>
            <c:symbol val="none"/>
          </c:marker>
          <c:xVal>
            <c:numRef>
              <c:f>graph!$AB$2:$AB$108</c:f>
              <c:numCache>
                <c:formatCode>General</c:formatCode>
                <c:ptCount val="107"/>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0.349999999999995</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numCache>
            </c:numRef>
          </c:xVal>
          <c:yVal>
            <c:numRef>
              <c:f>graph!$AE$2:$AE$108</c:f>
              <c:numCache>
                <c:formatCode>General</c:formatCode>
                <c:ptCount val="107"/>
                <c:pt idx="0">
                  <c:v>0.0</c:v>
                </c:pt>
                <c:pt idx="1">
                  <c:v>0.0</c:v>
                </c:pt>
                <c:pt idx="2">
                  <c:v>0.0</c:v>
                </c:pt>
                <c:pt idx="3">
                  <c:v>0.0</c:v>
                </c:pt>
                <c:pt idx="4">
                  <c:v>0.0188800000000172</c:v>
                </c:pt>
                <c:pt idx="5">
                  <c:v>0.0157333333333476</c:v>
                </c:pt>
                <c:pt idx="6">
                  <c:v>0.699200000000635</c:v>
                </c:pt>
                <c:pt idx="7">
                  <c:v>1.511800000001372</c:v>
                </c:pt>
                <c:pt idx="8">
                  <c:v>2.143822222224169</c:v>
                </c:pt>
                <c:pt idx="9">
                  <c:v>3.12944000000284</c:v>
                </c:pt>
                <c:pt idx="10">
                  <c:v>3.499490909094082</c:v>
                </c:pt>
                <c:pt idx="11">
                  <c:v>4.607866666670826</c:v>
                </c:pt>
                <c:pt idx="12">
                  <c:v>5.176492307697004</c:v>
                </c:pt>
                <c:pt idx="13">
                  <c:v>5.835314285719575</c:v>
                </c:pt>
                <c:pt idx="14">
                  <c:v>6.886293333339588</c:v>
                </c:pt>
                <c:pt idx="15">
                  <c:v>7.655900000006904</c:v>
                </c:pt>
                <c:pt idx="16">
                  <c:v>8.476141176478272</c:v>
                </c:pt>
                <c:pt idx="17">
                  <c:v>9.205244444452791</c:v>
                </c:pt>
                <c:pt idx="18">
                  <c:v>9.85760000000896</c:v>
                </c:pt>
                <c:pt idx="19">
                  <c:v>10.44472000000947</c:v>
                </c:pt>
                <c:pt idx="20">
                  <c:v>10.97592380953376</c:v>
                </c:pt>
                <c:pt idx="21">
                  <c:v>11.45883636364677</c:v>
                </c:pt>
                <c:pt idx="22">
                  <c:v>11.79540869566287</c:v>
                </c:pt>
                <c:pt idx="23">
                  <c:v>12.2039333333444</c:v>
                </c:pt>
                <c:pt idx="24">
                  <c:v>12.57977600001141</c:v>
                </c:pt>
                <c:pt idx="25">
                  <c:v>12.92670769231942</c:v>
                </c:pt>
                <c:pt idx="26">
                  <c:v>13.24794074075273</c:v>
                </c:pt>
                <c:pt idx="27">
                  <c:v>13.54622857144085</c:v>
                </c:pt>
                <c:pt idx="28">
                  <c:v>13.74118620690902</c:v>
                </c:pt>
                <c:pt idx="29">
                  <c:v>14.00314666667937</c:v>
                </c:pt>
                <c:pt idx="30">
                  <c:v>14.2482064516258</c:v>
                </c:pt>
                <c:pt idx="31">
                  <c:v>14.47795000001312</c:v>
                </c:pt>
                <c:pt idx="32">
                  <c:v>14.69376969698302</c:v>
                </c:pt>
                <c:pt idx="33">
                  <c:v>14.89689411766057</c:v>
                </c:pt>
                <c:pt idx="34">
                  <c:v>15.08841142858511</c:v>
                </c:pt>
                <c:pt idx="35">
                  <c:v>15.20262222223601</c:v>
                </c:pt>
                <c:pt idx="36">
                  <c:v>15.3755243243383</c:v>
                </c:pt>
                <c:pt idx="37">
                  <c:v>15.53932631580356</c:v>
                </c:pt>
                <c:pt idx="38">
                  <c:v>15.69472820514242</c:v>
                </c:pt>
                <c:pt idx="39">
                  <c:v>15.84236000001436</c:v>
                </c:pt>
                <c:pt idx="40">
                  <c:v>15.98279024391695</c:v>
                </c:pt>
                <c:pt idx="41">
                  <c:v>16.11653333334788</c:v>
                </c:pt>
                <c:pt idx="42">
                  <c:v>16.18824186047975</c:v>
                </c:pt>
                <c:pt idx="43">
                  <c:v>16.31123636365115</c:v>
                </c:pt>
                <c:pt idx="44">
                  <c:v>16.42876444445932</c:v>
                </c:pt>
                <c:pt idx="45">
                  <c:v>16.54118260871065</c:v>
                </c:pt>
                <c:pt idx="46">
                  <c:v>16.64881702129172</c:v>
                </c:pt>
                <c:pt idx="47">
                  <c:v>16.7519666666819</c:v>
                </c:pt>
                <c:pt idx="48">
                  <c:v>16.8509061224643</c:v>
                </c:pt>
                <c:pt idx="49">
                  <c:v>16.89788800001535</c:v>
                </c:pt>
                <c:pt idx="50">
                  <c:v>16.99008627452496</c:v>
                </c:pt>
                <c:pt idx="51">
                  <c:v>17.07873846155392</c:v>
                </c:pt>
                <c:pt idx="52">
                  <c:v>17.16404528303443</c:v>
                </c:pt>
                <c:pt idx="53">
                  <c:v>17.24619259260819</c:v>
                </c:pt>
                <c:pt idx="54">
                  <c:v>17.32535272728847</c:v>
                </c:pt>
                <c:pt idx="55">
                  <c:v>17.35882857144431</c:v>
                </c:pt>
                <c:pt idx="56">
                  <c:v>17.43323508773507</c:v>
                </c:pt>
                <c:pt idx="57">
                  <c:v>17.50507586208484</c:v>
                </c:pt>
                <c:pt idx="58">
                  <c:v>17.57448135594814</c:v>
                </c:pt>
                <c:pt idx="59">
                  <c:v>17.64157333334929</c:v>
                </c:pt>
                <c:pt idx="60">
                  <c:v>17.70646557378655</c:v>
                </c:pt>
                <c:pt idx="61">
                  <c:v>17.76926451614512</c:v>
                </c:pt>
                <c:pt idx="62">
                  <c:v>17.79197460319074</c:v>
                </c:pt>
                <c:pt idx="63">
                  <c:v>17.85147500001624</c:v>
                </c:pt>
                <c:pt idx="64">
                  <c:v>17.90914461540086</c:v>
                </c:pt>
                <c:pt idx="65">
                  <c:v>17.89233939395558</c:v>
                </c:pt>
                <c:pt idx="66">
                  <c:v>17.76857313434444</c:v>
                </c:pt>
                <c:pt idx="67">
                  <c:v>17.824917647075</c:v>
                </c:pt>
                <c:pt idx="68">
                  <c:v>17.84484637682774</c:v>
                </c:pt>
                <c:pt idx="69">
                  <c:v>17.89849142858766</c:v>
                </c:pt>
                <c:pt idx="70">
                  <c:v>17.95062535212892</c:v>
                </c:pt>
                <c:pt idx="71">
                  <c:v>18.00131111112744</c:v>
                </c:pt>
                <c:pt idx="72">
                  <c:v>18.0506082191945</c:v>
                </c:pt>
                <c:pt idx="73">
                  <c:v>18.09857297298916</c:v>
                </c:pt>
                <c:pt idx="74">
                  <c:v>18.14525866668313</c:v>
                </c:pt>
                <c:pt idx="75">
                  <c:v>18.15913684212162</c:v>
                </c:pt>
                <c:pt idx="76">
                  <c:v>18.20382337663987</c:v>
                </c:pt>
                <c:pt idx="77">
                  <c:v>18.24736410258066</c:v>
                </c:pt>
                <c:pt idx="78">
                  <c:v>18.28980253166208</c:v>
                </c:pt>
                <c:pt idx="79">
                  <c:v>18.33118000001668</c:v>
                </c:pt>
                <c:pt idx="80">
                  <c:v>18.37153580248581</c:v>
                </c:pt>
                <c:pt idx="81">
                  <c:v>18.38163902440693</c:v>
                </c:pt>
                <c:pt idx="82">
                  <c:v>18.42041445784805</c:v>
                </c:pt>
                <c:pt idx="83">
                  <c:v>18.45826666668342</c:v>
                </c:pt>
                <c:pt idx="84">
                  <c:v>18.49522823531082</c:v>
                </c:pt>
                <c:pt idx="85">
                  <c:v>18.53133023257492</c:v>
                </c:pt>
                <c:pt idx="86">
                  <c:v>18.56660229886736</c:v>
                </c:pt>
                <c:pt idx="87">
                  <c:v>18.60107272728965</c:v>
                </c:pt>
                <c:pt idx="88">
                  <c:v>18.60780224720791</c:v>
                </c:pt>
                <c:pt idx="89">
                  <c:v>18.64104888890579</c:v>
                </c:pt>
                <c:pt idx="90">
                  <c:v>18.67356483518179</c:v>
                </c:pt>
                <c:pt idx="91">
                  <c:v>18.70537391306046</c:v>
                </c:pt>
                <c:pt idx="92">
                  <c:v>18.7364989247482</c:v>
                </c:pt>
                <c:pt idx="93">
                  <c:v>18.76696170214473</c:v>
                </c:pt>
                <c:pt idx="94">
                  <c:v>18.79678315791179</c:v>
                </c:pt>
                <c:pt idx="95">
                  <c:v>18.80098333335043</c:v>
                </c:pt>
                <c:pt idx="96">
                  <c:v>18.82983917527483</c:v>
                </c:pt>
                <c:pt idx="97">
                  <c:v>18.85810612246611</c:v>
                </c:pt>
                <c:pt idx="98">
                  <c:v>18.88580202021917</c:v>
                </c:pt>
                <c:pt idx="99">
                  <c:v>18.91294400001718</c:v>
                </c:pt>
                <c:pt idx="100">
                  <c:v>18.93954851486869</c:v>
                </c:pt>
                <c:pt idx="101">
                  <c:v>18.94210196080152</c:v>
                </c:pt>
                <c:pt idx="102">
                  <c:v>18.96790679613371</c:v>
                </c:pt>
                <c:pt idx="103">
                  <c:v>18.99321538463263</c:v>
                </c:pt>
                <c:pt idx="104">
                  <c:v>19.01804190477915</c:v>
                </c:pt>
                <c:pt idx="105">
                  <c:v>19.04240000001727</c:v>
                </c:pt>
                <c:pt idx="106">
                  <c:v>19.06630280375558</c:v>
                </c:pt>
              </c:numCache>
            </c:numRef>
          </c:yVal>
          <c:smooth val="0"/>
        </c:ser>
        <c:ser>
          <c:idx val="2"/>
          <c:order val="4"/>
          <c:tx>
            <c:strRef>
              <c:f>graph!$M$1</c:f>
              <c:strCache>
                <c:ptCount val="1"/>
                <c:pt idx="0">
                  <c:v>1ms,  Inst Throughput</c:v>
                </c:pt>
              </c:strCache>
            </c:strRef>
          </c:tx>
          <c:spPr>
            <a:ln w="19050" cap="rnd">
              <a:solidFill>
                <a:schemeClr val="accent3"/>
              </a:solidFill>
              <a:round/>
            </a:ln>
            <a:effectLst/>
          </c:spPr>
          <c:marker>
            <c:symbol val="none"/>
          </c:marker>
          <c:xVal>
            <c:numRef>
              <c:f>graph!$L$2:$L$276</c:f>
              <c:numCache>
                <c:formatCode>General</c:formatCode>
                <c:ptCount val="275"/>
                <c:pt idx="0">
                  <c:v>0.0</c:v>
                </c:pt>
                <c:pt idx="1">
                  <c:v>0.0100000000000051</c:v>
                </c:pt>
                <c:pt idx="2">
                  <c:v>0.019999999999996</c:v>
                </c:pt>
                <c:pt idx="3">
                  <c:v>0.0300000000000011</c:v>
                </c:pt>
                <c:pt idx="4">
                  <c:v>0.0400000000000063</c:v>
                </c:pt>
                <c:pt idx="5">
                  <c:v>0.0499999999999973</c:v>
                </c:pt>
                <c:pt idx="6">
                  <c:v>0.0600000000000023</c:v>
                </c:pt>
                <c:pt idx="7">
                  <c:v>0.0699999999999932</c:v>
                </c:pt>
                <c:pt idx="8">
                  <c:v>0.0799999999999984</c:v>
                </c:pt>
                <c:pt idx="9">
                  <c:v>0.0900000000000035</c:v>
                </c:pt>
                <c:pt idx="10">
                  <c:v>0.0999999999999944</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0.319999999999994</c:v>
                </c:pt>
                <c:pt idx="33">
                  <c:v>0.329999999999999</c:v>
                </c:pt>
                <c:pt idx="34">
                  <c:v>0.340000000000003</c:v>
                </c:pt>
                <c:pt idx="35">
                  <c:v>0.349999999999995</c:v>
                </c:pt>
                <c:pt idx="36">
                  <c:v>0.359999999999999</c:v>
                </c:pt>
                <c:pt idx="37">
                  <c:v>0.370000000000005</c:v>
                </c:pt>
                <c:pt idx="38">
                  <c:v>0.379999999999997</c:v>
                </c:pt>
                <c:pt idx="39">
                  <c:v>0.390000000000001</c:v>
                </c:pt>
                <c:pt idx="40">
                  <c:v>0.400000000000006</c:v>
                </c:pt>
                <c:pt idx="41">
                  <c:v>0.409999999999997</c:v>
                </c:pt>
                <c:pt idx="42">
                  <c:v>0.420000000000002</c:v>
                </c:pt>
                <c:pt idx="43">
                  <c:v>0.430000000000007</c:v>
                </c:pt>
                <c:pt idx="44">
                  <c:v>0.439999999999999</c:v>
                </c:pt>
                <c:pt idx="45">
                  <c:v>0.450000000000003</c:v>
                </c:pt>
                <c:pt idx="46">
                  <c:v>0.459999999999994</c:v>
                </c:pt>
                <c:pt idx="47">
                  <c:v>0.469999999999999</c:v>
                </c:pt>
                <c:pt idx="48">
                  <c:v>0.480000000000004</c:v>
                </c:pt>
                <c:pt idx="49">
                  <c:v>0.489999999999996</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0.579999999999999</c:v>
                </c:pt>
                <c:pt idx="59">
                  <c:v>0.590000000000003</c:v>
                </c:pt>
                <c:pt idx="60">
                  <c:v>0.599999999999994</c:v>
                </c:pt>
                <c:pt idx="61">
                  <c:v>0.609999999999999</c:v>
                </c:pt>
                <c:pt idx="62">
                  <c:v>0.620000000000005</c:v>
                </c:pt>
                <c:pt idx="63">
                  <c:v>0.629999999999995</c:v>
                </c:pt>
                <c:pt idx="64">
                  <c:v>0.640000000000002</c:v>
                </c:pt>
                <c:pt idx="65">
                  <c:v>0.650000000000007</c:v>
                </c:pt>
                <c:pt idx="66">
                  <c:v>0.659999999999998</c:v>
                </c:pt>
                <c:pt idx="67">
                  <c:v>0.670000000000003</c:v>
                </c:pt>
                <c:pt idx="68">
                  <c:v>0.680000000000007</c:v>
                </c:pt>
                <c:pt idx="69">
                  <c:v>0.689999999999999</c:v>
                </c:pt>
                <c:pt idx="70">
                  <c:v>0.700000000000003</c:v>
                </c:pt>
                <c:pt idx="71">
                  <c:v>0.709999999999994</c:v>
                </c:pt>
                <c:pt idx="72">
                  <c:v>0.719999999999999</c:v>
                </c:pt>
                <c:pt idx="73">
                  <c:v>0.730000000000004</c:v>
                </c:pt>
                <c:pt idx="74">
                  <c:v>0.739999999999995</c:v>
                </c:pt>
                <c:pt idx="75">
                  <c:v>0.75</c:v>
                </c:pt>
                <c:pt idx="76">
                  <c:v>0.760000000000005</c:v>
                </c:pt>
                <c:pt idx="77">
                  <c:v>0.769999999999997</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0.879999999999997</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pt idx="101">
                  <c:v>1.010000000000005</c:v>
                </c:pt>
                <c:pt idx="102">
                  <c:v>1.019999999999993</c:v>
                </c:pt>
                <c:pt idx="103">
                  <c:v>1.030000000000001</c:v>
                </c:pt>
                <c:pt idx="104">
                  <c:v>1.040000000000006</c:v>
                </c:pt>
                <c:pt idx="105">
                  <c:v>1.049999999999993</c:v>
                </c:pt>
                <c:pt idx="106">
                  <c:v>1.060000000000002</c:v>
                </c:pt>
                <c:pt idx="107">
                  <c:v>1.06999999999999</c:v>
                </c:pt>
                <c:pt idx="108">
                  <c:v>1.079999999999996</c:v>
                </c:pt>
                <c:pt idx="109">
                  <c:v>1.090000000000004</c:v>
                </c:pt>
                <c:pt idx="110">
                  <c:v>1.099999999999992</c:v>
                </c:pt>
                <c:pt idx="111">
                  <c:v>1.109999999999996</c:v>
                </c:pt>
                <c:pt idx="112">
                  <c:v>1.120000000000006</c:v>
                </c:pt>
                <c:pt idx="113">
                  <c:v>1.129999999999993</c:v>
                </c:pt>
                <c:pt idx="114">
                  <c:v>1.140000000000002</c:v>
                </c:pt>
                <c:pt idx="115">
                  <c:v>1.150000000000006</c:v>
                </c:pt>
                <c:pt idx="116">
                  <c:v>1.159999999999994</c:v>
                </c:pt>
                <c:pt idx="117">
                  <c:v>1.170000000000002</c:v>
                </c:pt>
                <c:pt idx="118">
                  <c:v>1.18000000000001</c:v>
                </c:pt>
                <c:pt idx="119">
                  <c:v>1.189999999999995</c:v>
                </c:pt>
                <c:pt idx="120">
                  <c:v>1.200000000000003</c:v>
                </c:pt>
                <c:pt idx="121">
                  <c:v>1.20999999999999</c:v>
                </c:pt>
                <c:pt idx="122">
                  <c:v>1.219999999999995</c:v>
                </c:pt>
                <c:pt idx="123">
                  <c:v>1.230000000000004</c:v>
                </c:pt>
                <c:pt idx="124">
                  <c:v>1.239999999999991</c:v>
                </c:pt>
                <c:pt idx="125">
                  <c:v>1.25</c:v>
                </c:pt>
                <c:pt idx="126">
                  <c:v>1.260000000000005</c:v>
                </c:pt>
                <c:pt idx="127">
                  <c:v>1.269999999999993</c:v>
                </c:pt>
                <c:pt idx="128">
                  <c:v>1.280000000000001</c:v>
                </c:pt>
                <c:pt idx="129">
                  <c:v>1.290000000000006</c:v>
                </c:pt>
                <c:pt idx="130">
                  <c:v>1.299999999999993</c:v>
                </c:pt>
                <c:pt idx="131">
                  <c:v>1.310000000000002</c:v>
                </c:pt>
                <c:pt idx="132">
                  <c:v>1.31999999999999</c:v>
                </c:pt>
                <c:pt idx="133">
                  <c:v>1.329999999999996</c:v>
                </c:pt>
                <c:pt idx="134">
                  <c:v>1.340000000000004</c:v>
                </c:pt>
                <c:pt idx="135">
                  <c:v>1.349999999999992</c:v>
                </c:pt>
                <c:pt idx="136">
                  <c:v>1.359999999999996</c:v>
                </c:pt>
                <c:pt idx="137">
                  <c:v>1.370000000000004</c:v>
                </c:pt>
                <c:pt idx="138">
                  <c:v>1.379999999999993</c:v>
                </c:pt>
                <c:pt idx="139">
                  <c:v>1.390000000000002</c:v>
                </c:pt>
                <c:pt idx="140">
                  <c:v>1.400000000000006</c:v>
                </c:pt>
                <c:pt idx="141">
                  <c:v>1.409999999999991</c:v>
                </c:pt>
                <c:pt idx="142">
                  <c:v>1.420000000000002</c:v>
                </c:pt>
                <c:pt idx="143">
                  <c:v>1.430000000000007</c:v>
                </c:pt>
                <c:pt idx="144">
                  <c:v>1.439999999999993</c:v>
                </c:pt>
                <c:pt idx="145">
                  <c:v>1.450000000000003</c:v>
                </c:pt>
                <c:pt idx="146">
                  <c:v>1.459999999999989</c:v>
                </c:pt>
                <c:pt idx="147">
                  <c:v>1.469999999999993</c:v>
                </c:pt>
                <c:pt idx="148">
                  <c:v>1.480000000000004</c:v>
                </c:pt>
                <c:pt idx="149">
                  <c:v>1.489999999999991</c:v>
                </c:pt>
                <c:pt idx="150">
                  <c:v>1.5</c:v>
                </c:pt>
                <c:pt idx="151">
                  <c:v>1.510000000000005</c:v>
                </c:pt>
                <c:pt idx="152">
                  <c:v>1.519999999999993</c:v>
                </c:pt>
                <c:pt idx="153">
                  <c:v>1.530000000000001</c:v>
                </c:pt>
                <c:pt idx="154">
                  <c:v>1.540000000000006</c:v>
                </c:pt>
                <c:pt idx="155">
                  <c:v>1.549999999999993</c:v>
                </c:pt>
                <c:pt idx="156">
                  <c:v>1.560000000000002</c:v>
                </c:pt>
                <c:pt idx="157">
                  <c:v>1.56999999999999</c:v>
                </c:pt>
                <c:pt idx="158">
                  <c:v>1.579999999999996</c:v>
                </c:pt>
                <c:pt idx="159">
                  <c:v>1.590000000000004</c:v>
                </c:pt>
                <c:pt idx="160">
                  <c:v>1.599999999999992</c:v>
                </c:pt>
                <c:pt idx="161">
                  <c:v>1.609999999999996</c:v>
                </c:pt>
                <c:pt idx="162">
                  <c:v>1.620000000000004</c:v>
                </c:pt>
                <c:pt idx="163">
                  <c:v>1.629999999999993</c:v>
                </c:pt>
                <c:pt idx="164">
                  <c:v>1.640000000000002</c:v>
                </c:pt>
                <c:pt idx="165">
                  <c:v>1.650000000000006</c:v>
                </c:pt>
                <c:pt idx="166">
                  <c:v>1.659999999999994</c:v>
                </c:pt>
                <c:pt idx="167">
                  <c:v>1.670000000000002</c:v>
                </c:pt>
                <c:pt idx="168">
                  <c:v>1.680000000000008</c:v>
                </c:pt>
                <c:pt idx="169">
                  <c:v>1.689999999999995</c:v>
                </c:pt>
                <c:pt idx="170">
                  <c:v>1.700000000000003</c:v>
                </c:pt>
                <c:pt idx="171">
                  <c:v>1.70999999999999</c:v>
                </c:pt>
                <c:pt idx="172">
                  <c:v>1.719999999999996</c:v>
                </c:pt>
                <c:pt idx="173">
                  <c:v>1.730000000000004</c:v>
                </c:pt>
                <c:pt idx="174">
                  <c:v>1.739999999999992</c:v>
                </c:pt>
                <c:pt idx="175">
                  <c:v>1.75</c:v>
                </c:pt>
                <c:pt idx="176">
                  <c:v>1.760000000000005</c:v>
                </c:pt>
                <c:pt idx="177">
                  <c:v>1.769999999999994</c:v>
                </c:pt>
                <c:pt idx="178">
                  <c:v>1.780000000000002</c:v>
                </c:pt>
                <c:pt idx="179">
                  <c:v>1.790000000000006</c:v>
                </c:pt>
                <c:pt idx="180">
                  <c:v>1.799999999999995</c:v>
                </c:pt>
                <c:pt idx="181">
                  <c:v>1.810000000000002</c:v>
                </c:pt>
                <c:pt idx="182">
                  <c:v>1.81999999999999</c:v>
                </c:pt>
                <c:pt idx="183">
                  <c:v>1.829999999999996</c:v>
                </c:pt>
                <c:pt idx="184">
                  <c:v>1.840000000000004</c:v>
                </c:pt>
                <c:pt idx="185">
                  <c:v>1.849999999999992</c:v>
                </c:pt>
                <c:pt idx="186">
                  <c:v>1.859999999999996</c:v>
                </c:pt>
                <c:pt idx="187">
                  <c:v>1.870000000000004</c:v>
                </c:pt>
                <c:pt idx="188">
                  <c:v>1.879999999999993</c:v>
                </c:pt>
                <c:pt idx="189">
                  <c:v>1.890000000000002</c:v>
                </c:pt>
                <c:pt idx="190">
                  <c:v>1.900000000000006</c:v>
                </c:pt>
                <c:pt idx="191">
                  <c:v>1.909999999999991</c:v>
                </c:pt>
                <c:pt idx="192">
                  <c:v>1.920000000000002</c:v>
                </c:pt>
                <c:pt idx="193">
                  <c:v>1.930000000000008</c:v>
                </c:pt>
                <c:pt idx="194">
                  <c:v>1.939999999999993</c:v>
                </c:pt>
                <c:pt idx="195">
                  <c:v>1.950000000000004</c:v>
                </c:pt>
                <c:pt idx="196">
                  <c:v>1.959999999999989</c:v>
                </c:pt>
                <c:pt idx="197">
                  <c:v>1.969999999999993</c:v>
                </c:pt>
                <c:pt idx="198">
                  <c:v>1.980000000000005</c:v>
                </c:pt>
                <c:pt idx="199">
                  <c:v>1.989999999999992</c:v>
                </c:pt>
                <c:pt idx="200">
                  <c:v>2.0</c:v>
                </c:pt>
                <c:pt idx="201">
                  <c:v>2.010000000000005</c:v>
                </c:pt>
                <c:pt idx="202">
                  <c:v>2.019999999999996</c:v>
                </c:pt>
                <c:pt idx="203">
                  <c:v>2.030000000000001</c:v>
                </c:pt>
                <c:pt idx="204">
                  <c:v>2.040000000000007</c:v>
                </c:pt>
                <c:pt idx="205">
                  <c:v>2.049999999999997</c:v>
                </c:pt>
                <c:pt idx="206">
                  <c:v>2.060000000000003</c:v>
                </c:pt>
                <c:pt idx="207">
                  <c:v>2.069999999999993</c:v>
                </c:pt>
                <c:pt idx="208">
                  <c:v>2.079999999999998</c:v>
                </c:pt>
                <c:pt idx="209">
                  <c:v>2.090000000000003</c:v>
                </c:pt>
                <c:pt idx="210">
                  <c:v>2.099999999999994</c:v>
                </c:pt>
                <c:pt idx="211">
                  <c:v>2.109999999999999</c:v>
                </c:pt>
                <c:pt idx="212">
                  <c:v>2.120000000000005</c:v>
                </c:pt>
                <c:pt idx="213">
                  <c:v>2.129999999999995</c:v>
                </c:pt>
                <c:pt idx="214">
                  <c:v>2.140000000000001</c:v>
                </c:pt>
                <c:pt idx="215">
                  <c:v>2.150000000000006</c:v>
                </c:pt>
                <c:pt idx="216">
                  <c:v>2.159999999999997</c:v>
                </c:pt>
                <c:pt idx="217">
                  <c:v>2.170000000000002</c:v>
                </c:pt>
                <c:pt idx="218">
                  <c:v>2.180000000000008</c:v>
                </c:pt>
                <c:pt idx="219">
                  <c:v>2.189999999999998</c:v>
                </c:pt>
                <c:pt idx="220">
                  <c:v>2.200000000000004</c:v>
                </c:pt>
                <c:pt idx="221">
                  <c:v>2.209999999999994</c:v>
                </c:pt>
                <c:pt idx="222">
                  <c:v>2.219999999999999</c:v>
                </c:pt>
                <c:pt idx="223">
                  <c:v>2.230000000000004</c:v>
                </c:pt>
                <c:pt idx="224">
                  <c:v>2.239999999999995</c:v>
                </c:pt>
                <c:pt idx="225">
                  <c:v>2.25</c:v>
                </c:pt>
                <c:pt idx="226">
                  <c:v>2.260000000000005</c:v>
                </c:pt>
                <c:pt idx="227">
                  <c:v>2.269999999999998</c:v>
                </c:pt>
                <c:pt idx="228">
                  <c:v>2.280000000000001</c:v>
                </c:pt>
                <c:pt idx="229">
                  <c:v>2.290000000000007</c:v>
                </c:pt>
                <c:pt idx="230">
                  <c:v>2.299999999999997</c:v>
                </c:pt>
                <c:pt idx="231">
                  <c:v>2.309999999999999</c:v>
                </c:pt>
                <c:pt idx="232">
                  <c:v>2.319999999999993</c:v>
                </c:pt>
                <c:pt idx="233">
                  <c:v>2.329999999999998</c:v>
                </c:pt>
                <c:pt idx="234">
                  <c:v>2.340000000000003</c:v>
                </c:pt>
                <c:pt idx="235">
                  <c:v>2.349999999999994</c:v>
                </c:pt>
                <c:pt idx="236">
                  <c:v>2.359999999999998</c:v>
                </c:pt>
                <c:pt idx="237">
                  <c:v>2.370000000000004</c:v>
                </c:pt>
                <c:pt idx="238">
                  <c:v>2.379999999999994</c:v>
                </c:pt>
                <c:pt idx="239">
                  <c:v>2.39</c:v>
                </c:pt>
                <c:pt idx="240">
                  <c:v>2.400000000000006</c:v>
                </c:pt>
                <c:pt idx="241">
                  <c:v>2.409999999999997</c:v>
                </c:pt>
                <c:pt idx="242">
                  <c:v>2.420000000000002</c:v>
                </c:pt>
                <c:pt idx="243">
                  <c:v>2.430000000000007</c:v>
                </c:pt>
                <c:pt idx="244">
                  <c:v>2.439999999999998</c:v>
                </c:pt>
                <c:pt idx="245">
                  <c:v>2.450000000000003</c:v>
                </c:pt>
                <c:pt idx="246">
                  <c:v>2.459999999999994</c:v>
                </c:pt>
                <c:pt idx="247">
                  <c:v>2.469999999999999</c:v>
                </c:pt>
                <c:pt idx="248">
                  <c:v>2.480000000000004</c:v>
                </c:pt>
                <c:pt idx="249">
                  <c:v>2.489999999999995</c:v>
                </c:pt>
                <c:pt idx="250">
                  <c:v>2.5</c:v>
                </c:pt>
                <c:pt idx="251">
                  <c:v>2.510000000000005</c:v>
                </c:pt>
                <c:pt idx="252">
                  <c:v>2.519999999999996</c:v>
                </c:pt>
                <c:pt idx="253">
                  <c:v>2.530000000000001</c:v>
                </c:pt>
                <c:pt idx="254">
                  <c:v>2.540000000000007</c:v>
                </c:pt>
                <c:pt idx="255">
                  <c:v>2.549999999999997</c:v>
                </c:pt>
                <c:pt idx="256">
                  <c:v>2.560000000000003</c:v>
                </c:pt>
                <c:pt idx="257">
                  <c:v>2.569999999999993</c:v>
                </c:pt>
                <c:pt idx="258">
                  <c:v>2.579999999999998</c:v>
                </c:pt>
                <c:pt idx="259">
                  <c:v>2.590000000000003</c:v>
                </c:pt>
                <c:pt idx="260">
                  <c:v>2.599999999999994</c:v>
                </c:pt>
                <c:pt idx="261">
                  <c:v>2.609999999999999</c:v>
                </c:pt>
                <c:pt idx="262">
                  <c:v>2.620000000000004</c:v>
                </c:pt>
                <c:pt idx="263">
                  <c:v>2.629999999999995</c:v>
                </c:pt>
                <c:pt idx="264">
                  <c:v>2.64</c:v>
                </c:pt>
                <c:pt idx="265">
                  <c:v>2.650000000000006</c:v>
                </c:pt>
                <c:pt idx="266">
                  <c:v>2.659999999999996</c:v>
                </c:pt>
                <c:pt idx="267">
                  <c:v>2.670000000000002</c:v>
                </c:pt>
                <c:pt idx="268">
                  <c:v>2.680000000000008</c:v>
                </c:pt>
                <c:pt idx="269">
                  <c:v>2.689999999999998</c:v>
                </c:pt>
                <c:pt idx="270">
                  <c:v>2.700000000000004</c:v>
                </c:pt>
                <c:pt idx="271">
                  <c:v>2.709999999999994</c:v>
                </c:pt>
                <c:pt idx="272">
                  <c:v>2.719999999999999</c:v>
                </c:pt>
                <c:pt idx="273">
                  <c:v>2.730000000000004</c:v>
                </c:pt>
                <c:pt idx="274">
                  <c:v>2.739999999999995</c:v>
                </c:pt>
              </c:numCache>
            </c:numRef>
          </c:xVal>
          <c:yVal>
            <c:numRef>
              <c:f>graph!$N$2:$N$276</c:f>
              <c:numCache>
                <c:formatCode>General</c:formatCode>
                <c:ptCount val="275"/>
                <c:pt idx="0">
                  <c:v>0.0</c:v>
                </c:pt>
                <c:pt idx="1">
                  <c:v>0.0</c:v>
                </c:pt>
                <c:pt idx="2">
                  <c:v>0.00103507923750478</c:v>
                </c:pt>
                <c:pt idx="3">
                  <c:v>0.010785773332947</c:v>
                </c:pt>
                <c:pt idx="4">
                  <c:v>0.0761894425288308</c:v>
                </c:pt>
                <c:pt idx="5">
                  <c:v>0.63816164736028</c:v>
                </c:pt>
                <c:pt idx="6">
                  <c:v>2.10050492914127</c:v>
                </c:pt>
                <c:pt idx="7">
                  <c:v>3.325785423738608</c:v>
                </c:pt>
                <c:pt idx="8">
                  <c:v>4.396328154949236</c:v>
                </c:pt>
                <c:pt idx="9">
                  <c:v>5.47576582092721</c:v>
                </c:pt>
                <c:pt idx="10">
                  <c:v>5.37686532674253</c:v>
                </c:pt>
                <c:pt idx="11">
                  <c:v>6.846838702234037</c:v>
                </c:pt>
                <c:pt idx="12">
                  <c:v>7.706813540005307</c:v>
                </c:pt>
                <c:pt idx="13">
                  <c:v>8.25058895853052</c:v>
                </c:pt>
                <c:pt idx="14">
                  <c:v>12.55520348690522</c:v>
                </c:pt>
                <c:pt idx="15">
                  <c:v>14.3626688910128</c:v>
                </c:pt>
                <c:pt idx="16">
                  <c:v>16.13312911384023</c:v>
                </c:pt>
                <c:pt idx="17">
                  <c:v>17.5458176076644</c:v>
                </c:pt>
                <c:pt idx="18">
                  <c:v>19.87576582092718</c:v>
                </c:pt>
                <c:pt idx="19">
                  <c:v>20.8694824310181</c:v>
                </c:pt>
                <c:pt idx="20">
                  <c:v>21.29946984990372</c:v>
                </c:pt>
                <c:pt idx="21">
                  <c:v>21.29946984990372</c:v>
                </c:pt>
                <c:pt idx="22">
                  <c:v>21.00106030019253</c:v>
                </c:pt>
                <c:pt idx="23">
                  <c:v>21.3257854237386</c:v>
                </c:pt>
                <c:pt idx="24">
                  <c:v>21.54736885233029</c:v>
                </c:pt>
                <c:pt idx="25">
                  <c:v>21.3257854237386</c:v>
                </c:pt>
                <c:pt idx="26">
                  <c:v>21.00106030019253</c:v>
                </c:pt>
                <c:pt idx="27">
                  <c:v>21.3257854237386</c:v>
                </c:pt>
                <c:pt idx="28">
                  <c:v>21.54736885233029</c:v>
                </c:pt>
                <c:pt idx="29">
                  <c:v>21.3257854237386</c:v>
                </c:pt>
                <c:pt idx="30">
                  <c:v>21.00106030019253</c:v>
                </c:pt>
                <c:pt idx="31">
                  <c:v>21.3257854237386</c:v>
                </c:pt>
                <c:pt idx="32">
                  <c:v>21.54736885233029</c:v>
                </c:pt>
                <c:pt idx="33">
                  <c:v>21.3257854237386</c:v>
                </c:pt>
                <c:pt idx="34">
                  <c:v>21.00106030019253</c:v>
                </c:pt>
                <c:pt idx="35">
                  <c:v>21.29946984990372</c:v>
                </c:pt>
                <c:pt idx="36">
                  <c:v>21.29946984990372</c:v>
                </c:pt>
                <c:pt idx="37">
                  <c:v>21.00106030019253</c:v>
                </c:pt>
                <c:pt idx="38">
                  <c:v>21.3257854237386</c:v>
                </c:pt>
                <c:pt idx="39">
                  <c:v>21.54736885233029</c:v>
                </c:pt>
                <c:pt idx="40">
                  <c:v>21.3257854237386</c:v>
                </c:pt>
                <c:pt idx="41">
                  <c:v>21.00106030019253</c:v>
                </c:pt>
                <c:pt idx="42">
                  <c:v>21.3257854237386</c:v>
                </c:pt>
                <c:pt idx="43">
                  <c:v>21.54736885233029</c:v>
                </c:pt>
                <c:pt idx="44">
                  <c:v>21.3257854237386</c:v>
                </c:pt>
                <c:pt idx="45">
                  <c:v>21.00106030019253</c:v>
                </c:pt>
                <c:pt idx="46">
                  <c:v>21.3257854237386</c:v>
                </c:pt>
                <c:pt idx="47">
                  <c:v>21.54736885233029</c:v>
                </c:pt>
                <c:pt idx="48">
                  <c:v>21.3257854237386</c:v>
                </c:pt>
                <c:pt idx="49">
                  <c:v>21.00106030019253</c:v>
                </c:pt>
                <c:pt idx="50">
                  <c:v>21.29946984990372</c:v>
                </c:pt>
                <c:pt idx="51">
                  <c:v>21.29946984990372</c:v>
                </c:pt>
                <c:pt idx="52">
                  <c:v>21.00106030019253</c:v>
                </c:pt>
                <c:pt idx="53">
                  <c:v>21.3257854237386</c:v>
                </c:pt>
                <c:pt idx="54">
                  <c:v>21.54736885233029</c:v>
                </c:pt>
                <c:pt idx="55">
                  <c:v>21.3257854237386</c:v>
                </c:pt>
                <c:pt idx="56">
                  <c:v>21.00106030019253</c:v>
                </c:pt>
                <c:pt idx="57">
                  <c:v>21.3257854237386</c:v>
                </c:pt>
                <c:pt idx="58">
                  <c:v>21.54736885233029</c:v>
                </c:pt>
                <c:pt idx="59">
                  <c:v>21.3257854237386</c:v>
                </c:pt>
                <c:pt idx="60">
                  <c:v>21.00106030019253</c:v>
                </c:pt>
                <c:pt idx="61">
                  <c:v>21.3257854237386</c:v>
                </c:pt>
                <c:pt idx="62">
                  <c:v>21.54736885233029</c:v>
                </c:pt>
                <c:pt idx="63">
                  <c:v>21.3257854237386</c:v>
                </c:pt>
                <c:pt idx="64">
                  <c:v>21.00106030019253</c:v>
                </c:pt>
                <c:pt idx="65">
                  <c:v>21.29946984990372</c:v>
                </c:pt>
                <c:pt idx="66">
                  <c:v>21.29946984990372</c:v>
                </c:pt>
                <c:pt idx="67">
                  <c:v>20.68527341417409</c:v>
                </c:pt>
                <c:pt idx="68">
                  <c:v>17.9562637870976</c:v>
                </c:pt>
                <c:pt idx="69">
                  <c:v>13.56376429969062</c:v>
                </c:pt>
                <c:pt idx="70">
                  <c:v>16.512605985441</c:v>
                </c:pt>
                <c:pt idx="71">
                  <c:v>20.46156938519748</c:v>
                </c:pt>
                <c:pt idx="72">
                  <c:v>21.49473770466049</c:v>
                </c:pt>
                <c:pt idx="73">
                  <c:v>21.3257854237386</c:v>
                </c:pt>
                <c:pt idx="74">
                  <c:v>21.00106030019253</c:v>
                </c:pt>
                <c:pt idx="75">
                  <c:v>21.3257854237386</c:v>
                </c:pt>
                <c:pt idx="76">
                  <c:v>21.54736885233029</c:v>
                </c:pt>
                <c:pt idx="77">
                  <c:v>21.3257854237386</c:v>
                </c:pt>
                <c:pt idx="78">
                  <c:v>21.00106030019253</c:v>
                </c:pt>
                <c:pt idx="79">
                  <c:v>21.3257854237386</c:v>
                </c:pt>
                <c:pt idx="80">
                  <c:v>21.54736885233029</c:v>
                </c:pt>
                <c:pt idx="81">
                  <c:v>21.3257854237386</c:v>
                </c:pt>
                <c:pt idx="82">
                  <c:v>21.00106030019253</c:v>
                </c:pt>
                <c:pt idx="83">
                  <c:v>21.29946984990372</c:v>
                </c:pt>
                <c:pt idx="84">
                  <c:v>21.29946984990372</c:v>
                </c:pt>
                <c:pt idx="85">
                  <c:v>21.00106030019253</c:v>
                </c:pt>
                <c:pt idx="86">
                  <c:v>21.3257854237386</c:v>
                </c:pt>
                <c:pt idx="87">
                  <c:v>21.54736885233029</c:v>
                </c:pt>
                <c:pt idx="88">
                  <c:v>21.3257854237386</c:v>
                </c:pt>
                <c:pt idx="89">
                  <c:v>21.00106030019253</c:v>
                </c:pt>
                <c:pt idx="90">
                  <c:v>21.3257854237386</c:v>
                </c:pt>
                <c:pt idx="91">
                  <c:v>21.54736885233029</c:v>
                </c:pt>
                <c:pt idx="92">
                  <c:v>21.3257854237386</c:v>
                </c:pt>
                <c:pt idx="93">
                  <c:v>21.00106030019253</c:v>
                </c:pt>
                <c:pt idx="94">
                  <c:v>21.3257854237386</c:v>
                </c:pt>
                <c:pt idx="95">
                  <c:v>21.54736885233029</c:v>
                </c:pt>
                <c:pt idx="96">
                  <c:v>21.3257854237386</c:v>
                </c:pt>
                <c:pt idx="97">
                  <c:v>21.00106030019253</c:v>
                </c:pt>
                <c:pt idx="98">
                  <c:v>21.29946984990372</c:v>
                </c:pt>
                <c:pt idx="99">
                  <c:v>21.29946984990372</c:v>
                </c:pt>
                <c:pt idx="100">
                  <c:v>21.00106030019253</c:v>
                </c:pt>
                <c:pt idx="101">
                  <c:v>21.3257854237386</c:v>
                </c:pt>
                <c:pt idx="102">
                  <c:v>21.54736885233029</c:v>
                </c:pt>
                <c:pt idx="103">
                  <c:v>21.3257854237386</c:v>
                </c:pt>
                <c:pt idx="104">
                  <c:v>21.00106030019253</c:v>
                </c:pt>
                <c:pt idx="105">
                  <c:v>21.3257854237386</c:v>
                </c:pt>
                <c:pt idx="106">
                  <c:v>21.54736885233029</c:v>
                </c:pt>
                <c:pt idx="107">
                  <c:v>21.3257854237386</c:v>
                </c:pt>
                <c:pt idx="108">
                  <c:v>21.00106030019253</c:v>
                </c:pt>
                <c:pt idx="109">
                  <c:v>21.29946984990372</c:v>
                </c:pt>
                <c:pt idx="110">
                  <c:v>21.29946984990372</c:v>
                </c:pt>
                <c:pt idx="111">
                  <c:v>21.00106030019253</c:v>
                </c:pt>
                <c:pt idx="112">
                  <c:v>21.3257854237386</c:v>
                </c:pt>
                <c:pt idx="113">
                  <c:v>21.54736885233029</c:v>
                </c:pt>
                <c:pt idx="114">
                  <c:v>21.3257854237386</c:v>
                </c:pt>
                <c:pt idx="115">
                  <c:v>21.00106030019253</c:v>
                </c:pt>
                <c:pt idx="116">
                  <c:v>21.3257854237386</c:v>
                </c:pt>
                <c:pt idx="117">
                  <c:v>21.54736885233029</c:v>
                </c:pt>
                <c:pt idx="118">
                  <c:v>21.3257854237386</c:v>
                </c:pt>
                <c:pt idx="119">
                  <c:v>20.65895784033919</c:v>
                </c:pt>
                <c:pt idx="120">
                  <c:v>17.70836478467109</c:v>
                </c:pt>
                <c:pt idx="121">
                  <c:v>13.2390391761444</c:v>
                </c:pt>
                <c:pt idx="122">
                  <c:v>16.8373311089872</c:v>
                </c:pt>
                <c:pt idx="123">
                  <c:v>20.709468387624</c:v>
                </c:pt>
                <c:pt idx="124">
                  <c:v>21.5210532784954</c:v>
                </c:pt>
                <c:pt idx="125">
                  <c:v>21.3257854237386</c:v>
                </c:pt>
                <c:pt idx="126">
                  <c:v>21.00106030019253</c:v>
                </c:pt>
                <c:pt idx="127">
                  <c:v>21.29946984990372</c:v>
                </c:pt>
                <c:pt idx="128">
                  <c:v>21.29946984990372</c:v>
                </c:pt>
                <c:pt idx="129">
                  <c:v>21.00106030019253</c:v>
                </c:pt>
                <c:pt idx="130">
                  <c:v>21.3257854237386</c:v>
                </c:pt>
                <c:pt idx="131">
                  <c:v>21.54736885233029</c:v>
                </c:pt>
                <c:pt idx="132">
                  <c:v>21.3257854237386</c:v>
                </c:pt>
                <c:pt idx="133">
                  <c:v>21.00106030019253</c:v>
                </c:pt>
                <c:pt idx="134">
                  <c:v>21.3257854237386</c:v>
                </c:pt>
                <c:pt idx="135">
                  <c:v>21.54736885233029</c:v>
                </c:pt>
                <c:pt idx="136">
                  <c:v>21.3257854237386</c:v>
                </c:pt>
                <c:pt idx="137">
                  <c:v>21.00106030019253</c:v>
                </c:pt>
                <c:pt idx="138">
                  <c:v>21.3257854237386</c:v>
                </c:pt>
                <c:pt idx="139">
                  <c:v>21.54736885233029</c:v>
                </c:pt>
                <c:pt idx="140">
                  <c:v>21.3257854237386</c:v>
                </c:pt>
                <c:pt idx="141">
                  <c:v>21.00106030019253</c:v>
                </c:pt>
                <c:pt idx="142">
                  <c:v>21.29946984990372</c:v>
                </c:pt>
                <c:pt idx="143">
                  <c:v>21.29946984990372</c:v>
                </c:pt>
                <c:pt idx="144">
                  <c:v>21.00106030019253</c:v>
                </c:pt>
                <c:pt idx="145">
                  <c:v>21.3257854237386</c:v>
                </c:pt>
                <c:pt idx="146">
                  <c:v>21.54736885233029</c:v>
                </c:pt>
                <c:pt idx="147">
                  <c:v>21.3257854237386</c:v>
                </c:pt>
                <c:pt idx="148">
                  <c:v>21.00106030019253</c:v>
                </c:pt>
                <c:pt idx="149">
                  <c:v>21.3257854237386</c:v>
                </c:pt>
                <c:pt idx="150">
                  <c:v>21.54736885233029</c:v>
                </c:pt>
                <c:pt idx="151">
                  <c:v>21.3257854237386</c:v>
                </c:pt>
                <c:pt idx="152">
                  <c:v>21.00106030019253</c:v>
                </c:pt>
                <c:pt idx="153">
                  <c:v>21.3257854237386</c:v>
                </c:pt>
                <c:pt idx="154">
                  <c:v>21.54736885233029</c:v>
                </c:pt>
                <c:pt idx="155">
                  <c:v>21.3257854237386</c:v>
                </c:pt>
                <c:pt idx="156">
                  <c:v>21.00106030019253</c:v>
                </c:pt>
                <c:pt idx="157">
                  <c:v>21.29946984990372</c:v>
                </c:pt>
                <c:pt idx="158">
                  <c:v>21.29946984990372</c:v>
                </c:pt>
                <c:pt idx="159">
                  <c:v>21.00106030019253</c:v>
                </c:pt>
                <c:pt idx="160">
                  <c:v>21.3257854237386</c:v>
                </c:pt>
                <c:pt idx="161">
                  <c:v>21.54736885233029</c:v>
                </c:pt>
                <c:pt idx="162">
                  <c:v>21.3257854237386</c:v>
                </c:pt>
                <c:pt idx="163">
                  <c:v>21.00106030019253</c:v>
                </c:pt>
                <c:pt idx="164">
                  <c:v>21.3257854237386</c:v>
                </c:pt>
                <c:pt idx="165">
                  <c:v>21.54736885233029</c:v>
                </c:pt>
                <c:pt idx="166">
                  <c:v>21.3257854237386</c:v>
                </c:pt>
                <c:pt idx="167">
                  <c:v>21.00106030019253</c:v>
                </c:pt>
                <c:pt idx="168">
                  <c:v>21.3257854237386</c:v>
                </c:pt>
                <c:pt idx="169">
                  <c:v>21.54736885233029</c:v>
                </c:pt>
                <c:pt idx="170">
                  <c:v>21.3257854237386</c:v>
                </c:pt>
                <c:pt idx="171">
                  <c:v>20.65895784033919</c:v>
                </c:pt>
                <c:pt idx="172">
                  <c:v>17.70836478467109</c:v>
                </c:pt>
                <c:pt idx="173">
                  <c:v>13.2390391761444</c:v>
                </c:pt>
                <c:pt idx="174">
                  <c:v>16.8373311089872</c:v>
                </c:pt>
                <c:pt idx="175">
                  <c:v>20.68315281378909</c:v>
                </c:pt>
                <c:pt idx="176">
                  <c:v>21.27315427606889</c:v>
                </c:pt>
                <c:pt idx="177">
                  <c:v>21.00106030019253</c:v>
                </c:pt>
                <c:pt idx="178">
                  <c:v>21.3257854237386</c:v>
                </c:pt>
                <c:pt idx="179">
                  <c:v>21.54736885233029</c:v>
                </c:pt>
                <c:pt idx="180">
                  <c:v>21.3257854237386</c:v>
                </c:pt>
                <c:pt idx="181">
                  <c:v>21.00106030019253</c:v>
                </c:pt>
                <c:pt idx="182">
                  <c:v>21.3257854237386</c:v>
                </c:pt>
                <c:pt idx="183">
                  <c:v>21.54736885233029</c:v>
                </c:pt>
                <c:pt idx="184">
                  <c:v>21.3257854237386</c:v>
                </c:pt>
                <c:pt idx="185">
                  <c:v>21.00106030019253</c:v>
                </c:pt>
                <c:pt idx="186">
                  <c:v>21.3257854237386</c:v>
                </c:pt>
                <c:pt idx="187">
                  <c:v>21.54736885233029</c:v>
                </c:pt>
                <c:pt idx="188">
                  <c:v>21.3257854237386</c:v>
                </c:pt>
                <c:pt idx="189">
                  <c:v>21.00106030019253</c:v>
                </c:pt>
                <c:pt idx="190">
                  <c:v>21.29946984990372</c:v>
                </c:pt>
                <c:pt idx="191">
                  <c:v>21.29946984990372</c:v>
                </c:pt>
                <c:pt idx="192">
                  <c:v>21.00106030019253</c:v>
                </c:pt>
                <c:pt idx="193">
                  <c:v>21.3257854237386</c:v>
                </c:pt>
                <c:pt idx="194">
                  <c:v>21.54736885233029</c:v>
                </c:pt>
                <c:pt idx="195">
                  <c:v>21.3257854237386</c:v>
                </c:pt>
                <c:pt idx="196">
                  <c:v>21.00106030019253</c:v>
                </c:pt>
                <c:pt idx="197">
                  <c:v>21.3257854237386</c:v>
                </c:pt>
                <c:pt idx="198">
                  <c:v>21.54736885233029</c:v>
                </c:pt>
                <c:pt idx="199">
                  <c:v>21.3257854237386</c:v>
                </c:pt>
                <c:pt idx="200">
                  <c:v>21.00106030019253</c:v>
                </c:pt>
                <c:pt idx="201">
                  <c:v>21.3257854237386</c:v>
                </c:pt>
                <c:pt idx="202">
                  <c:v>21.54736885233029</c:v>
                </c:pt>
                <c:pt idx="203">
                  <c:v>21.3257854237386</c:v>
                </c:pt>
                <c:pt idx="204">
                  <c:v>21.00106030019253</c:v>
                </c:pt>
                <c:pt idx="205">
                  <c:v>21.29946984990372</c:v>
                </c:pt>
                <c:pt idx="206">
                  <c:v>21.29946984990372</c:v>
                </c:pt>
                <c:pt idx="207">
                  <c:v>21.00106030019253</c:v>
                </c:pt>
                <c:pt idx="208">
                  <c:v>21.3257854237386</c:v>
                </c:pt>
                <c:pt idx="209">
                  <c:v>21.54736885233029</c:v>
                </c:pt>
                <c:pt idx="210">
                  <c:v>21.3257854237386</c:v>
                </c:pt>
                <c:pt idx="211">
                  <c:v>21.00106030019253</c:v>
                </c:pt>
                <c:pt idx="212">
                  <c:v>21.3257854237386</c:v>
                </c:pt>
                <c:pt idx="213">
                  <c:v>21.54736885233029</c:v>
                </c:pt>
                <c:pt idx="214">
                  <c:v>21.3257854237386</c:v>
                </c:pt>
                <c:pt idx="215">
                  <c:v>21.00106030019253</c:v>
                </c:pt>
                <c:pt idx="216">
                  <c:v>21.3257854237386</c:v>
                </c:pt>
                <c:pt idx="217">
                  <c:v>21.54736885233029</c:v>
                </c:pt>
                <c:pt idx="218">
                  <c:v>21.3257854237386</c:v>
                </c:pt>
                <c:pt idx="219">
                  <c:v>21.00106030019253</c:v>
                </c:pt>
                <c:pt idx="220">
                  <c:v>21.29946984990372</c:v>
                </c:pt>
                <c:pt idx="221">
                  <c:v>21.29946984990372</c:v>
                </c:pt>
                <c:pt idx="222">
                  <c:v>21.00106030019253</c:v>
                </c:pt>
                <c:pt idx="223">
                  <c:v>20.98368296388534</c:v>
                </c:pt>
                <c:pt idx="224">
                  <c:v>17.9562637870977</c:v>
                </c:pt>
                <c:pt idx="225">
                  <c:v>13.2653547499793</c:v>
                </c:pt>
                <c:pt idx="226">
                  <c:v>16.8373311089872</c:v>
                </c:pt>
                <c:pt idx="227">
                  <c:v>20.68315281378909</c:v>
                </c:pt>
                <c:pt idx="228">
                  <c:v>21.27315427606889</c:v>
                </c:pt>
                <c:pt idx="229">
                  <c:v>21.00106030019253</c:v>
                </c:pt>
                <c:pt idx="230">
                  <c:v>21.3257854237386</c:v>
                </c:pt>
                <c:pt idx="231">
                  <c:v>21.54736885233029</c:v>
                </c:pt>
                <c:pt idx="232">
                  <c:v>21.3257854237386</c:v>
                </c:pt>
                <c:pt idx="233">
                  <c:v>21.00106030019253</c:v>
                </c:pt>
                <c:pt idx="234">
                  <c:v>21.3257854237386</c:v>
                </c:pt>
                <c:pt idx="235">
                  <c:v>21.54736885233029</c:v>
                </c:pt>
                <c:pt idx="236">
                  <c:v>21.3257854237386</c:v>
                </c:pt>
                <c:pt idx="237">
                  <c:v>21.00106030019253</c:v>
                </c:pt>
                <c:pt idx="238">
                  <c:v>21.29946984990372</c:v>
                </c:pt>
                <c:pt idx="239">
                  <c:v>21.29946984990372</c:v>
                </c:pt>
                <c:pt idx="240">
                  <c:v>21.00106030019253</c:v>
                </c:pt>
                <c:pt idx="241">
                  <c:v>21.3257854237386</c:v>
                </c:pt>
                <c:pt idx="242">
                  <c:v>21.54736885233029</c:v>
                </c:pt>
                <c:pt idx="243">
                  <c:v>21.3257854237386</c:v>
                </c:pt>
                <c:pt idx="244">
                  <c:v>21.00106030019253</c:v>
                </c:pt>
                <c:pt idx="245">
                  <c:v>21.3257854237386</c:v>
                </c:pt>
                <c:pt idx="246">
                  <c:v>21.54736885233029</c:v>
                </c:pt>
                <c:pt idx="247">
                  <c:v>21.3257854237386</c:v>
                </c:pt>
                <c:pt idx="248">
                  <c:v>21.00106030019253</c:v>
                </c:pt>
                <c:pt idx="249">
                  <c:v>21.3257854237386</c:v>
                </c:pt>
                <c:pt idx="250">
                  <c:v>21.54736885233029</c:v>
                </c:pt>
                <c:pt idx="251">
                  <c:v>21.3257854237386</c:v>
                </c:pt>
                <c:pt idx="252">
                  <c:v>21.00106030019253</c:v>
                </c:pt>
                <c:pt idx="253">
                  <c:v>21.29946984990372</c:v>
                </c:pt>
                <c:pt idx="254">
                  <c:v>21.29946984990372</c:v>
                </c:pt>
                <c:pt idx="255">
                  <c:v>21.00106030019253</c:v>
                </c:pt>
                <c:pt idx="256">
                  <c:v>21.3257854237386</c:v>
                </c:pt>
                <c:pt idx="257">
                  <c:v>21.54736885233029</c:v>
                </c:pt>
                <c:pt idx="258">
                  <c:v>21.3257854237386</c:v>
                </c:pt>
                <c:pt idx="259">
                  <c:v>21.00106030019253</c:v>
                </c:pt>
                <c:pt idx="260">
                  <c:v>21.3257854237386</c:v>
                </c:pt>
                <c:pt idx="261">
                  <c:v>21.54736885233029</c:v>
                </c:pt>
                <c:pt idx="262">
                  <c:v>21.3257854237386</c:v>
                </c:pt>
                <c:pt idx="263">
                  <c:v>21.00106030019253</c:v>
                </c:pt>
                <c:pt idx="264">
                  <c:v>21.29946984990372</c:v>
                </c:pt>
                <c:pt idx="265">
                  <c:v>21.29946984990372</c:v>
                </c:pt>
                <c:pt idx="266">
                  <c:v>21.00106030019253</c:v>
                </c:pt>
                <c:pt idx="267">
                  <c:v>21.3257854237386</c:v>
                </c:pt>
                <c:pt idx="268">
                  <c:v>21.54736885233029</c:v>
                </c:pt>
                <c:pt idx="269">
                  <c:v>21.3257854237386</c:v>
                </c:pt>
                <c:pt idx="270">
                  <c:v>21.00106030019253</c:v>
                </c:pt>
                <c:pt idx="271">
                  <c:v>21.3257854237386</c:v>
                </c:pt>
                <c:pt idx="272">
                  <c:v>21.54736885233029</c:v>
                </c:pt>
                <c:pt idx="273">
                  <c:v>21.3257854237386</c:v>
                </c:pt>
                <c:pt idx="274">
                  <c:v>21.00106030019253</c:v>
                </c:pt>
              </c:numCache>
            </c:numRef>
          </c:yVal>
          <c:smooth val="0"/>
        </c:ser>
        <c:ser>
          <c:idx val="3"/>
          <c:order val="5"/>
          <c:tx>
            <c:strRef>
              <c:f>graph!$O$1</c:f>
              <c:strCache>
                <c:ptCount val="1"/>
                <c:pt idx="0">
                  <c:v>1ms, Aggregate UPT</c:v>
                </c:pt>
              </c:strCache>
            </c:strRef>
          </c:tx>
          <c:spPr>
            <a:ln w="19050" cap="rnd">
              <a:solidFill>
                <a:schemeClr val="accent4"/>
              </a:solidFill>
              <a:round/>
            </a:ln>
            <a:effectLst/>
          </c:spPr>
          <c:marker>
            <c:symbol val="none"/>
          </c:marker>
          <c:xVal>
            <c:numRef>
              <c:f>graph!$L$2:$L$276</c:f>
              <c:numCache>
                <c:formatCode>General</c:formatCode>
                <c:ptCount val="275"/>
                <c:pt idx="0">
                  <c:v>0.0</c:v>
                </c:pt>
                <c:pt idx="1">
                  <c:v>0.0100000000000051</c:v>
                </c:pt>
                <c:pt idx="2">
                  <c:v>0.019999999999996</c:v>
                </c:pt>
                <c:pt idx="3">
                  <c:v>0.0300000000000011</c:v>
                </c:pt>
                <c:pt idx="4">
                  <c:v>0.0400000000000063</c:v>
                </c:pt>
                <c:pt idx="5">
                  <c:v>0.0499999999999973</c:v>
                </c:pt>
                <c:pt idx="6">
                  <c:v>0.0600000000000023</c:v>
                </c:pt>
                <c:pt idx="7">
                  <c:v>0.0699999999999932</c:v>
                </c:pt>
                <c:pt idx="8">
                  <c:v>0.0799999999999984</c:v>
                </c:pt>
                <c:pt idx="9">
                  <c:v>0.0900000000000035</c:v>
                </c:pt>
                <c:pt idx="10">
                  <c:v>0.0999999999999944</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0.319999999999994</c:v>
                </c:pt>
                <c:pt idx="33">
                  <c:v>0.329999999999999</c:v>
                </c:pt>
                <c:pt idx="34">
                  <c:v>0.340000000000003</c:v>
                </c:pt>
                <c:pt idx="35">
                  <c:v>0.349999999999995</c:v>
                </c:pt>
                <c:pt idx="36">
                  <c:v>0.359999999999999</c:v>
                </c:pt>
                <c:pt idx="37">
                  <c:v>0.370000000000005</c:v>
                </c:pt>
                <c:pt idx="38">
                  <c:v>0.379999999999997</c:v>
                </c:pt>
                <c:pt idx="39">
                  <c:v>0.390000000000001</c:v>
                </c:pt>
                <c:pt idx="40">
                  <c:v>0.400000000000006</c:v>
                </c:pt>
                <c:pt idx="41">
                  <c:v>0.409999999999997</c:v>
                </c:pt>
                <c:pt idx="42">
                  <c:v>0.420000000000002</c:v>
                </c:pt>
                <c:pt idx="43">
                  <c:v>0.430000000000007</c:v>
                </c:pt>
                <c:pt idx="44">
                  <c:v>0.439999999999999</c:v>
                </c:pt>
                <c:pt idx="45">
                  <c:v>0.450000000000003</c:v>
                </c:pt>
                <c:pt idx="46">
                  <c:v>0.459999999999994</c:v>
                </c:pt>
                <c:pt idx="47">
                  <c:v>0.469999999999999</c:v>
                </c:pt>
                <c:pt idx="48">
                  <c:v>0.480000000000004</c:v>
                </c:pt>
                <c:pt idx="49">
                  <c:v>0.489999999999996</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0.579999999999999</c:v>
                </c:pt>
                <c:pt idx="59">
                  <c:v>0.590000000000003</c:v>
                </c:pt>
                <c:pt idx="60">
                  <c:v>0.599999999999994</c:v>
                </c:pt>
                <c:pt idx="61">
                  <c:v>0.609999999999999</c:v>
                </c:pt>
                <c:pt idx="62">
                  <c:v>0.620000000000005</c:v>
                </c:pt>
                <c:pt idx="63">
                  <c:v>0.629999999999995</c:v>
                </c:pt>
                <c:pt idx="64">
                  <c:v>0.640000000000002</c:v>
                </c:pt>
                <c:pt idx="65">
                  <c:v>0.650000000000007</c:v>
                </c:pt>
                <c:pt idx="66">
                  <c:v>0.659999999999998</c:v>
                </c:pt>
                <c:pt idx="67">
                  <c:v>0.670000000000003</c:v>
                </c:pt>
                <c:pt idx="68">
                  <c:v>0.680000000000007</c:v>
                </c:pt>
                <c:pt idx="69">
                  <c:v>0.689999999999999</c:v>
                </c:pt>
                <c:pt idx="70">
                  <c:v>0.700000000000003</c:v>
                </c:pt>
                <c:pt idx="71">
                  <c:v>0.709999999999994</c:v>
                </c:pt>
                <c:pt idx="72">
                  <c:v>0.719999999999999</c:v>
                </c:pt>
                <c:pt idx="73">
                  <c:v>0.730000000000004</c:v>
                </c:pt>
                <c:pt idx="74">
                  <c:v>0.739999999999995</c:v>
                </c:pt>
                <c:pt idx="75">
                  <c:v>0.75</c:v>
                </c:pt>
                <c:pt idx="76">
                  <c:v>0.760000000000005</c:v>
                </c:pt>
                <c:pt idx="77">
                  <c:v>0.769999999999997</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0.879999999999997</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pt idx="101">
                  <c:v>1.010000000000005</c:v>
                </c:pt>
                <c:pt idx="102">
                  <c:v>1.019999999999993</c:v>
                </c:pt>
                <c:pt idx="103">
                  <c:v>1.030000000000001</c:v>
                </c:pt>
                <c:pt idx="104">
                  <c:v>1.040000000000006</c:v>
                </c:pt>
                <c:pt idx="105">
                  <c:v>1.049999999999993</c:v>
                </c:pt>
                <c:pt idx="106">
                  <c:v>1.060000000000002</c:v>
                </c:pt>
                <c:pt idx="107">
                  <c:v>1.06999999999999</c:v>
                </c:pt>
                <c:pt idx="108">
                  <c:v>1.079999999999996</c:v>
                </c:pt>
                <c:pt idx="109">
                  <c:v>1.090000000000004</c:v>
                </c:pt>
                <c:pt idx="110">
                  <c:v>1.099999999999992</c:v>
                </c:pt>
                <c:pt idx="111">
                  <c:v>1.109999999999996</c:v>
                </c:pt>
                <c:pt idx="112">
                  <c:v>1.120000000000006</c:v>
                </c:pt>
                <c:pt idx="113">
                  <c:v>1.129999999999993</c:v>
                </c:pt>
                <c:pt idx="114">
                  <c:v>1.140000000000002</c:v>
                </c:pt>
                <c:pt idx="115">
                  <c:v>1.150000000000006</c:v>
                </c:pt>
                <c:pt idx="116">
                  <c:v>1.159999999999994</c:v>
                </c:pt>
                <c:pt idx="117">
                  <c:v>1.170000000000002</c:v>
                </c:pt>
                <c:pt idx="118">
                  <c:v>1.18000000000001</c:v>
                </c:pt>
                <c:pt idx="119">
                  <c:v>1.189999999999995</c:v>
                </c:pt>
                <c:pt idx="120">
                  <c:v>1.200000000000003</c:v>
                </c:pt>
                <c:pt idx="121">
                  <c:v>1.20999999999999</c:v>
                </c:pt>
                <c:pt idx="122">
                  <c:v>1.219999999999995</c:v>
                </c:pt>
                <c:pt idx="123">
                  <c:v>1.230000000000004</c:v>
                </c:pt>
                <c:pt idx="124">
                  <c:v>1.239999999999991</c:v>
                </c:pt>
                <c:pt idx="125">
                  <c:v>1.25</c:v>
                </c:pt>
                <c:pt idx="126">
                  <c:v>1.260000000000005</c:v>
                </c:pt>
                <c:pt idx="127">
                  <c:v>1.269999999999993</c:v>
                </c:pt>
                <c:pt idx="128">
                  <c:v>1.280000000000001</c:v>
                </c:pt>
                <c:pt idx="129">
                  <c:v>1.290000000000006</c:v>
                </c:pt>
                <c:pt idx="130">
                  <c:v>1.299999999999993</c:v>
                </c:pt>
                <c:pt idx="131">
                  <c:v>1.310000000000002</c:v>
                </c:pt>
                <c:pt idx="132">
                  <c:v>1.31999999999999</c:v>
                </c:pt>
                <c:pt idx="133">
                  <c:v>1.329999999999996</c:v>
                </c:pt>
                <c:pt idx="134">
                  <c:v>1.340000000000004</c:v>
                </c:pt>
                <c:pt idx="135">
                  <c:v>1.349999999999992</c:v>
                </c:pt>
                <c:pt idx="136">
                  <c:v>1.359999999999996</c:v>
                </c:pt>
                <c:pt idx="137">
                  <c:v>1.370000000000004</c:v>
                </c:pt>
                <c:pt idx="138">
                  <c:v>1.379999999999993</c:v>
                </c:pt>
                <c:pt idx="139">
                  <c:v>1.390000000000002</c:v>
                </c:pt>
                <c:pt idx="140">
                  <c:v>1.400000000000006</c:v>
                </c:pt>
                <c:pt idx="141">
                  <c:v>1.409999999999991</c:v>
                </c:pt>
                <c:pt idx="142">
                  <c:v>1.420000000000002</c:v>
                </c:pt>
                <c:pt idx="143">
                  <c:v>1.430000000000007</c:v>
                </c:pt>
                <c:pt idx="144">
                  <c:v>1.439999999999993</c:v>
                </c:pt>
                <c:pt idx="145">
                  <c:v>1.450000000000003</c:v>
                </c:pt>
                <c:pt idx="146">
                  <c:v>1.459999999999989</c:v>
                </c:pt>
                <c:pt idx="147">
                  <c:v>1.469999999999993</c:v>
                </c:pt>
                <c:pt idx="148">
                  <c:v>1.480000000000004</c:v>
                </c:pt>
                <c:pt idx="149">
                  <c:v>1.489999999999991</c:v>
                </c:pt>
                <c:pt idx="150">
                  <c:v>1.5</c:v>
                </c:pt>
                <c:pt idx="151">
                  <c:v>1.510000000000005</c:v>
                </c:pt>
                <c:pt idx="152">
                  <c:v>1.519999999999993</c:v>
                </c:pt>
                <c:pt idx="153">
                  <c:v>1.530000000000001</c:v>
                </c:pt>
                <c:pt idx="154">
                  <c:v>1.540000000000006</c:v>
                </c:pt>
                <c:pt idx="155">
                  <c:v>1.549999999999993</c:v>
                </c:pt>
                <c:pt idx="156">
                  <c:v>1.560000000000002</c:v>
                </c:pt>
                <c:pt idx="157">
                  <c:v>1.56999999999999</c:v>
                </c:pt>
                <c:pt idx="158">
                  <c:v>1.579999999999996</c:v>
                </c:pt>
                <c:pt idx="159">
                  <c:v>1.590000000000004</c:v>
                </c:pt>
                <c:pt idx="160">
                  <c:v>1.599999999999992</c:v>
                </c:pt>
                <c:pt idx="161">
                  <c:v>1.609999999999996</c:v>
                </c:pt>
                <c:pt idx="162">
                  <c:v>1.620000000000004</c:v>
                </c:pt>
                <c:pt idx="163">
                  <c:v>1.629999999999993</c:v>
                </c:pt>
                <c:pt idx="164">
                  <c:v>1.640000000000002</c:v>
                </c:pt>
                <c:pt idx="165">
                  <c:v>1.650000000000006</c:v>
                </c:pt>
                <c:pt idx="166">
                  <c:v>1.659999999999994</c:v>
                </c:pt>
                <c:pt idx="167">
                  <c:v>1.670000000000002</c:v>
                </c:pt>
                <c:pt idx="168">
                  <c:v>1.680000000000008</c:v>
                </c:pt>
                <c:pt idx="169">
                  <c:v>1.689999999999995</c:v>
                </c:pt>
                <c:pt idx="170">
                  <c:v>1.700000000000003</c:v>
                </c:pt>
                <c:pt idx="171">
                  <c:v>1.70999999999999</c:v>
                </c:pt>
                <c:pt idx="172">
                  <c:v>1.719999999999996</c:v>
                </c:pt>
                <c:pt idx="173">
                  <c:v>1.730000000000004</c:v>
                </c:pt>
                <c:pt idx="174">
                  <c:v>1.739999999999992</c:v>
                </c:pt>
                <c:pt idx="175">
                  <c:v>1.75</c:v>
                </c:pt>
                <c:pt idx="176">
                  <c:v>1.760000000000005</c:v>
                </c:pt>
                <c:pt idx="177">
                  <c:v>1.769999999999994</c:v>
                </c:pt>
                <c:pt idx="178">
                  <c:v>1.780000000000002</c:v>
                </c:pt>
                <c:pt idx="179">
                  <c:v>1.790000000000006</c:v>
                </c:pt>
                <c:pt idx="180">
                  <c:v>1.799999999999995</c:v>
                </c:pt>
                <c:pt idx="181">
                  <c:v>1.810000000000002</c:v>
                </c:pt>
                <c:pt idx="182">
                  <c:v>1.81999999999999</c:v>
                </c:pt>
                <c:pt idx="183">
                  <c:v>1.829999999999996</c:v>
                </c:pt>
                <c:pt idx="184">
                  <c:v>1.840000000000004</c:v>
                </c:pt>
                <c:pt idx="185">
                  <c:v>1.849999999999992</c:v>
                </c:pt>
                <c:pt idx="186">
                  <c:v>1.859999999999996</c:v>
                </c:pt>
                <c:pt idx="187">
                  <c:v>1.870000000000004</c:v>
                </c:pt>
                <c:pt idx="188">
                  <c:v>1.879999999999993</c:v>
                </c:pt>
                <c:pt idx="189">
                  <c:v>1.890000000000002</c:v>
                </c:pt>
                <c:pt idx="190">
                  <c:v>1.900000000000006</c:v>
                </c:pt>
                <c:pt idx="191">
                  <c:v>1.909999999999991</c:v>
                </c:pt>
                <c:pt idx="192">
                  <c:v>1.920000000000002</c:v>
                </c:pt>
                <c:pt idx="193">
                  <c:v>1.930000000000008</c:v>
                </c:pt>
                <c:pt idx="194">
                  <c:v>1.939999999999993</c:v>
                </c:pt>
                <c:pt idx="195">
                  <c:v>1.950000000000004</c:v>
                </c:pt>
                <c:pt idx="196">
                  <c:v>1.959999999999989</c:v>
                </c:pt>
                <c:pt idx="197">
                  <c:v>1.969999999999993</c:v>
                </c:pt>
                <c:pt idx="198">
                  <c:v>1.980000000000005</c:v>
                </c:pt>
                <c:pt idx="199">
                  <c:v>1.989999999999992</c:v>
                </c:pt>
                <c:pt idx="200">
                  <c:v>2.0</c:v>
                </c:pt>
                <c:pt idx="201">
                  <c:v>2.010000000000005</c:v>
                </c:pt>
                <c:pt idx="202">
                  <c:v>2.019999999999996</c:v>
                </c:pt>
                <c:pt idx="203">
                  <c:v>2.030000000000001</c:v>
                </c:pt>
                <c:pt idx="204">
                  <c:v>2.040000000000007</c:v>
                </c:pt>
                <c:pt idx="205">
                  <c:v>2.049999999999997</c:v>
                </c:pt>
                <c:pt idx="206">
                  <c:v>2.060000000000003</c:v>
                </c:pt>
                <c:pt idx="207">
                  <c:v>2.069999999999993</c:v>
                </c:pt>
                <c:pt idx="208">
                  <c:v>2.079999999999998</c:v>
                </c:pt>
                <c:pt idx="209">
                  <c:v>2.090000000000003</c:v>
                </c:pt>
                <c:pt idx="210">
                  <c:v>2.099999999999994</c:v>
                </c:pt>
                <c:pt idx="211">
                  <c:v>2.109999999999999</c:v>
                </c:pt>
                <c:pt idx="212">
                  <c:v>2.120000000000005</c:v>
                </c:pt>
                <c:pt idx="213">
                  <c:v>2.129999999999995</c:v>
                </c:pt>
                <c:pt idx="214">
                  <c:v>2.140000000000001</c:v>
                </c:pt>
                <c:pt idx="215">
                  <c:v>2.150000000000006</c:v>
                </c:pt>
                <c:pt idx="216">
                  <c:v>2.159999999999997</c:v>
                </c:pt>
                <c:pt idx="217">
                  <c:v>2.170000000000002</c:v>
                </c:pt>
                <c:pt idx="218">
                  <c:v>2.180000000000008</c:v>
                </c:pt>
                <c:pt idx="219">
                  <c:v>2.189999999999998</c:v>
                </c:pt>
                <c:pt idx="220">
                  <c:v>2.200000000000004</c:v>
                </c:pt>
                <c:pt idx="221">
                  <c:v>2.209999999999994</c:v>
                </c:pt>
                <c:pt idx="222">
                  <c:v>2.219999999999999</c:v>
                </c:pt>
                <c:pt idx="223">
                  <c:v>2.230000000000004</c:v>
                </c:pt>
                <c:pt idx="224">
                  <c:v>2.239999999999995</c:v>
                </c:pt>
                <c:pt idx="225">
                  <c:v>2.25</c:v>
                </c:pt>
                <c:pt idx="226">
                  <c:v>2.260000000000005</c:v>
                </c:pt>
                <c:pt idx="227">
                  <c:v>2.269999999999998</c:v>
                </c:pt>
                <c:pt idx="228">
                  <c:v>2.280000000000001</c:v>
                </c:pt>
                <c:pt idx="229">
                  <c:v>2.290000000000007</c:v>
                </c:pt>
                <c:pt idx="230">
                  <c:v>2.299999999999997</c:v>
                </c:pt>
                <c:pt idx="231">
                  <c:v>2.309999999999999</c:v>
                </c:pt>
                <c:pt idx="232">
                  <c:v>2.319999999999993</c:v>
                </c:pt>
                <c:pt idx="233">
                  <c:v>2.329999999999998</c:v>
                </c:pt>
                <c:pt idx="234">
                  <c:v>2.340000000000003</c:v>
                </c:pt>
                <c:pt idx="235">
                  <c:v>2.349999999999994</c:v>
                </c:pt>
                <c:pt idx="236">
                  <c:v>2.359999999999998</c:v>
                </c:pt>
                <c:pt idx="237">
                  <c:v>2.370000000000004</c:v>
                </c:pt>
                <c:pt idx="238">
                  <c:v>2.379999999999994</c:v>
                </c:pt>
                <c:pt idx="239">
                  <c:v>2.39</c:v>
                </c:pt>
                <c:pt idx="240">
                  <c:v>2.400000000000006</c:v>
                </c:pt>
                <c:pt idx="241">
                  <c:v>2.409999999999997</c:v>
                </c:pt>
                <c:pt idx="242">
                  <c:v>2.420000000000002</c:v>
                </c:pt>
                <c:pt idx="243">
                  <c:v>2.430000000000007</c:v>
                </c:pt>
                <c:pt idx="244">
                  <c:v>2.439999999999998</c:v>
                </c:pt>
                <c:pt idx="245">
                  <c:v>2.450000000000003</c:v>
                </c:pt>
                <c:pt idx="246">
                  <c:v>2.459999999999994</c:v>
                </c:pt>
                <c:pt idx="247">
                  <c:v>2.469999999999999</c:v>
                </c:pt>
                <c:pt idx="248">
                  <c:v>2.480000000000004</c:v>
                </c:pt>
                <c:pt idx="249">
                  <c:v>2.489999999999995</c:v>
                </c:pt>
                <c:pt idx="250">
                  <c:v>2.5</c:v>
                </c:pt>
                <c:pt idx="251">
                  <c:v>2.510000000000005</c:v>
                </c:pt>
                <c:pt idx="252">
                  <c:v>2.519999999999996</c:v>
                </c:pt>
                <c:pt idx="253">
                  <c:v>2.530000000000001</c:v>
                </c:pt>
                <c:pt idx="254">
                  <c:v>2.540000000000007</c:v>
                </c:pt>
                <c:pt idx="255">
                  <c:v>2.549999999999997</c:v>
                </c:pt>
                <c:pt idx="256">
                  <c:v>2.560000000000003</c:v>
                </c:pt>
                <c:pt idx="257">
                  <c:v>2.569999999999993</c:v>
                </c:pt>
                <c:pt idx="258">
                  <c:v>2.579999999999998</c:v>
                </c:pt>
                <c:pt idx="259">
                  <c:v>2.590000000000003</c:v>
                </c:pt>
                <c:pt idx="260">
                  <c:v>2.599999999999994</c:v>
                </c:pt>
                <c:pt idx="261">
                  <c:v>2.609999999999999</c:v>
                </c:pt>
                <c:pt idx="262">
                  <c:v>2.620000000000004</c:v>
                </c:pt>
                <c:pt idx="263">
                  <c:v>2.629999999999995</c:v>
                </c:pt>
                <c:pt idx="264">
                  <c:v>2.64</c:v>
                </c:pt>
                <c:pt idx="265">
                  <c:v>2.650000000000006</c:v>
                </c:pt>
                <c:pt idx="266">
                  <c:v>2.659999999999996</c:v>
                </c:pt>
                <c:pt idx="267">
                  <c:v>2.670000000000002</c:v>
                </c:pt>
                <c:pt idx="268">
                  <c:v>2.680000000000008</c:v>
                </c:pt>
                <c:pt idx="269">
                  <c:v>2.689999999999998</c:v>
                </c:pt>
                <c:pt idx="270">
                  <c:v>2.700000000000004</c:v>
                </c:pt>
                <c:pt idx="271">
                  <c:v>2.709999999999994</c:v>
                </c:pt>
                <c:pt idx="272">
                  <c:v>2.719999999999999</c:v>
                </c:pt>
                <c:pt idx="273">
                  <c:v>2.730000000000004</c:v>
                </c:pt>
                <c:pt idx="274">
                  <c:v>2.739999999999995</c:v>
                </c:pt>
              </c:numCache>
            </c:numRef>
          </c:xVal>
          <c:yVal>
            <c:numRef>
              <c:f>graph!$O$2:$O$276</c:f>
              <c:numCache>
                <c:formatCode>General</c:formatCode>
                <c:ptCount val="275"/>
                <c:pt idx="0">
                  <c:v>0.0</c:v>
                </c:pt>
                <c:pt idx="1">
                  <c:v>0.0</c:v>
                </c:pt>
                <c:pt idx="2">
                  <c:v>0.0</c:v>
                </c:pt>
                <c:pt idx="3">
                  <c:v>0.0</c:v>
                </c:pt>
                <c:pt idx="4">
                  <c:v>0.00943999999999517</c:v>
                </c:pt>
                <c:pt idx="5">
                  <c:v>0.00786666666666264</c:v>
                </c:pt>
                <c:pt idx="6">
                  <c:v>0.349599999999822</c:v>
                </c:pt>
                <c:pt idx="7">
                  <c:v>0.755899999999612</c:v>
                </c:pt>
                <c:pt idx="8">
                  <c:v>1.071911111110561</c:v>
                </c:pt>
                <c:pt idx="9">
                  <c:v>1.684719999999135</c:v>
                </c:pt>
                <c:pt idx="10">
                  <c:v>1.858836363635409</c:v>
                </c:pt>
                <c:pt idx="11">
                  <c:v>2.303933333332151</c:v>
                </c:pt>
                <c:pt idx="12">
                  <c:v>2.865169230767761</c:v>
                </c:pt>
                <c:pt idx="13">
                  <c:v>2.917657142855646</c:v>
                </c:pt>
                <c:pt idx="14">
                  <c:v>3.843146666664697</c:v>
                </c:pt>
                <c:pt idx="15">
                  <c:v>4.352949999997765</c:v>
                </c:pt>
                <c:pt idx="16">
                  <c:v>5.155717647056141</c:v>
                </c:pt>
                <c:pt idx="17">
                  <c:v>5.735955555552609</c:v>
                </c:pt>
                <c:pt idx="18">
                  <c:v>6.570905263154517</c:v>
                </c:pt>
                <c:pt idx="19">
                  <c:v>7.262359999996268</c:v>
                </c:pt>
                <c:pt idx="20">
                  <c:v>7.94510476190068</c:v>
                </c:pt>
                <c:pt idx="21">
                  <c:v>8.56578181817744</c:v>
                </c:pt>
                <c:pt idx="22">
                  <c:v>9.080313043473518</c:v>
                </c:pt>
                <c:pt idx="23">
                  <c:v>9.601966666661733</c:v>
                </c:pt>
                <c:pt idx="24">
                  <c:v>10.08188799999482</c:v>
                </c:pt>
                <c:pt idx="25">
                  <c:v>10.52489230768692</c:v>
                </c:pt>
                <c:pt idx="26">
                  <c:v>10.89063703703146</c:v>
                </c:pt>
                <c:pt idx="27">
                  <c:v>11.2731142857085</c:v>
                </c:pt>
                <c:pt idx="28">
                  <c:v>11.62921379309745</c:v>
                </c:pt>
                <c:pt idx="29">
                  <c:v>11.96157333332718</c:v>
                </c:pt>
                <c:pt idx="30">
                  <c:v>12.233780645155</c:v>
                </c:pt>
                <c:pt idx="31">
                  <c:v>12.52647499999356</c:v>
                </c:pt>
                <c:pt idx="32">
                  <c:v>12.80143030302374</c:v>
                </c:pt>
                <c:pt idx="33">
                  <c:v>13.06021176469915</c:v>
                </c:pt>
                <c:pt idx="34">
                  <c:v>13.26991999999318</c:v>
                </c:pt>
                <c:pt idx="35">
                  <c:v>13.50131111110415</c:v>
                </c:pt>
                <c:pt idx="36">
                  <c:v>13.72019459458755</c:v>
                </c:pt>
                <c:pt idx="37">
                  <c:v>13.89597894736128</c:v>
                </c:pt>
                <c:pt idx="38">
                  <c:v>14.0935179487107</c:v>
                </c:pt>
                <c:pt idx="39">
                  <c:v>14.28117999999265</c:v>
                </c:pt>
                <c:pt idx="40">
                  <c:v>14.45968780487064</c:v>
                </c:pt>
                <c:pt idx="41">
                  <c:v>14.6011238095163</c:v>
                </c:pt>
                <c:pt idx="42">
                  <c:v>14.76388837208543</c:v>
                </c:pt>
                <c:pt idx="43">
                  <c:v>14.91925454544687</c:v>
                </c:pt>
                <c:pt idx="44">
                  <c:v>15.06771555554782</c:v>
                </c:pt>
                <c:pt idx="45">
                  <c:v>15.18363478260092</c:v>
                </c:pt>
                <c:pt idx="46">
                  <c:v>15.32015319148147</c:v>
                </c:pt>
                <c:pt idx="47">
                  <c:v>15.45098333332542</c:v>
                </c:pt>
                <c:pt idx="48">
                  <c:v>15.57647346937974</c:v>
                </c:pt>
                <c:pt idx="49">
                  <c:v>15.67294399999195</c:v>
                </c:pt>
                <c:pt idx="50">
                  <c:v>15.78916078430558</c:v>
                </c:pt>
                <c:pt idx="51">
                  <c:v>15.90090769229951</c:v>
                </c:pt>
                <c:pt idx="52">
                  <c:v>15.9857962264069</c:v>
                </c:pt>
                <c:pt idx="53">
                  <c:v>16.08976296295469</c:v>
                </c:pt>
                <c:pt idx="54">
                  <c:v>16.18994909090073</c:v>
                </c:pt>
                <c:pt idx="55">
                  <c:v>16.28655714284877</c:v>
                </c:pt>
                <c:pt idx="56">
                  <c:v>16.35872280700908</c:v>
                </c:pt>
                <c:pt idx="57">
                  <c:v>16.44908965516374</c:v>
                </c:pt>
                <c:pt idx="58">
                  <c:v>16.53639322033048</c:v>
                </c:pt>
                <c:pt idx="59">
                  <c:v>16.62078666665813</c:v>
                </c:pt>
                <c:pt idx="60">
                  <c:v>16.68274098359775</c:v>
                </c:pt>
                <c:pt idx="61">
                  <c:v>16.76205161289463</c:v>
                </c:pt>
                <c:pt idx="62">
                  <c:v>16.83884444443579</c:v>
                </c:pt>
                <c:pt idx="63">
                  <c:v>16.91323749999129</c:v>
                </c:pt>
                <c:pt idx="64">
                  <c:v>16.96687999999124</c:v>
                </c:pt>
                <c:pt idx="65">
                  <c:v>17.03707878787006</c:v>
                </c:pt>
                <c:pt idx="66">
                  <c:v>17.10518208954343</c:v>
                </c:pt>
                <c:pt idx="67">
                  <c:v>17.15363529410883</c:v>
                </c:pt>
                <c:pt idx="68">
                  <c:v>17.21807536230999</c:v>
                </c:pt>
                <c:pt idx="69">
                  <c:v>17.07495999999123</c:v>
                </c:pt>
                <c:pt idx="70">
                  <c:v>17.08798873238559</c:v>
                </c:pt>
                <c:pt idx="71">
                  <c:v>17.15065555554674</c:v>
                </c:pt>
                <c:pt idx="72">
                  <c:v>17.21160547944321</c:v>
                </c:pt>
                <c:pt idx="73">
                  <c:v>17.27090810809923</c:v>
                </c:pt>
                <c:pt idx="74">
                  <c:v>17.31262933332436</c:v>
                </c:pt>
                <c:pt idx="75">
                  <c:v>17.36904210525423</c:v>
                </c:pt>
                <c:pt idx="76">
                  <c:v>17.42398961038066</c:v>
                </c:pt>
                <c:pt idx="77">
                  <c:v>17.47752820511919</c:v>
                </c:pt>
                <c:pt idx="78">
                  <c:v>17.51452151897833</c:v>
                </c:pt>
                <c:pt idx="79">
                  <c:v>17.56558999999092</c:v>
                </c:pt>
                <c:pt idx="80">
                  <c:v>17.61539753085513</c:v>
                </c:pt>
                <c:pt idx="81">
                  <c:v>17.66399024389337</c:v>
                </c:pt>
                <c:pt idx="82">
                  <c:v>17.69695421685842</c:v>
                </c:pt>
                <c:pt idx="83">
                  <c:v>17.74341904760988</c:v>
                </c:pt>
                <c:pt idx="84">
                  <c:v>17.78879058822593</c:v>
                </c:pt>
                <c:pt idx="85">
                  <c:v>17.81915348836294</c:v>
                </c:pt>
                <c:pt idx="86">
                  <c:v>17.86261149424369</c:v>
                </c:pt>
                <c:pt idx="87">
                  <c:v>17.90508181817262</c:v>
                </c:pt>
                <c:pt idx="88">
                  <c:v>17.94659775279974</c:v>
                </c:pt>
                <c:pt idx="89">
                  <c:v>17.97385777776855</c:v>
                </c:pt>
                <c:pt idx="90">
                  <c:v>18.01370549449628</c:v>
                </c:pt>
                <c:pt idx="91">
                  <c:v>18.05268695651247</c:v>
                </c:pt>
                <c:pt idx="92">
                  <c:v>18.09083010751759</c:v>
                </c:pt>
                <c:pt idx="93">
                  <c:v>18.11539574467158</c:v>
                </c:pt>
                <c:pt idx="94">
                  <c:v>18.1520757894644</c:v>
                </c:pt>
                <c:pt idx="95">
                  <c:v>18.18799166665737</c:v>
                </c:pt>
                <c:pt idx="96">
                  <c:v>18.22316701029992</c:v>
                </c:pt>
                <c:pt idx="97">
                  <c:v>18.24537959182714</c:v>
                </c:pt>
                <c:pt idx="98">
                  <c:v>18.27926464645526</c:v>
                </c:pt>
                <c:pt idx="99">
                  <c:v>18.31247199999063</c:v>
                </c:pt>
                <c:pt idx="100">
                  <c:v>18.33314059404999</c:v>
                </c:pt>
                <c:pt idx="101">
                  <c:v>18.3651686274416</c:v>
                </c:pt>
                <c:pt idx="102">
                  <c:v>18.39657475727213</c:v>
                </c:pt>
                <c:pt idx="103">
                  <c:v>18.42737692306747</c:v>
                </c:pt>
                <c:pt idx="104">
                  <c:v>18.44616380951429</c:v>
                </c:pt>
                <c:pt idx="105">
                  <c:v>18.47591698112252</c:v>
                </c:pt>
                <c:pt idx="106">
                  <c:v>18.50511401868209</c:v>
                </c:pt>
                <c:pt idx="107">
                  <c:v>18.53377037036082</c:v>
                </c:pt>
                <c:pt idx="108">
                  <c:v>18.55089174310974</c:v>
                </c:pt>
                <c:pt idx="109">
                  <c:v>18.57861090908132</c:v>
                </c:pt>
                <c:pt idx="110">
                  <c:v>18.60583063062105</c:v>
                </c:pt>
                <c:pt idx="111">
                  <c:v>18.62184999999048</c:v>
                </c:pt>
                <c:pt idx="112">
                  <c:v>18.64820530972493</c:v>
                </c:pt>
                <c:pt idx="113">
                  <c:v>18.67409824560451</c:v>
                </c:pt>
                <c:pt idx="114">
                  <c:v>18.69954086955563</c:v>
                </c:pt>
                <c:pt idx="115">
                  <c:v>18.71419999999043</c:v>
                </c:pt>
                <c:pt idx="116">
                  <c:v>18.73886495725534</c:v>
                </c:pt>
                <c:pt idx="117">
                  <c:v>18.76311186439712</c:v>
                </c:pt>
                <c:pt idx="118">
                  <c:v>18.78695126049461</c:v>
                </c:pt>
                <c:pt idx="119">
                  <c:v>18.80039333332362</c:v>
                </c:pt>
                <c:pt idx="120">
                  <c:v>18.82353057850268</c:v>
                </c:pt>
                <c:pt idx="121">
                  <c:v>18.7184196721213</c:v>
                </c:pt>
                <c:pt idx="122">
                  <c:v>18.72233495933981</c:v>
                </c:pt>
                <c:pt idx="123">
                  <c:v>18.74554193547412</c:v>
                </c:pt>
                <c:pt idx="124">
                  <c:v>18.76837759999032</c:v>
                </c:pt>
                <c:pt idx="125">
                  <c:v>18.7908507936412</c:v>
                </c:pt>
                <c:pt idx="126">
                  <c:v>18.80352125983288</c:v>
                </c:pt>
                <c:pt idx="127">
                  <c:v>18.82536874999035</c:v>
                </c:pt>
                <c:pt idx="128">
                  <c:v>18.84687751937019</c:v>
                </c:pt>
                <c:pt idx="129">
                  <c:v>18.85882461537495</c:v>
                </c:pt>
                <c:pt idx="130">
                  <c:v>18.87974961831089</c:v>
                </c:pt>
                <c:pt idx="131">
                  <c:v>18.90035757574782</c:v>
                </c:pt>
                <c:pt idx="132">
                  <c:v>18.92065563908805</c:v>
                </c:pt>
                <c:pt idx="133">
                  <c:v>18.93169552237836</c:v>
                </c:pt>
                <c:pt idx="134">
                  <c:v>18.95146074073103</c:v>
                </c:pt>
                <c:pt idx="135">
                  <c:v>18.97093529410789</c:v>
                </c:pt>
                <c:pt idx="136">
                  <c:v>18.99012554743549</c:v>
                </c:pt>
                <c:pt idx="137">
                  <c:v>19.00034202897572</c:v>
                </c:pt>
                <c:pt idx="138">
                  <c:v>19.0190446043068</c:v>
                </c:pt>
                <c:pt idx="139">
                  <c:v>19.03747999999025</c:v>
                </c:pt>
                <c:pt idx="140">
                  <c:v>19.05565390069946</c:v>
                </c:pt>
                <c:pt idx="141">
                  <c:v>19.0651211267508</c:v>
                </c:pt>
                <c:pt idx="142">
                  <c:v>19.08284755243772</c:v>
                </c:pt>
                <c:pt idx="143">
                  <c:v>19.10032777776792</c:v>
                </c:pt>
                <c:pt idx="144">
                  <c:v>19.10929103447297</c:v>
                </c:pt>
                <c:pt idx="145">
                  <c:v>19.12635068492169</c:v>
                </c:pt>
                <c:pt idx="146">
                  <c:v>19.14317823128271</c:v>
                </c:pt>
                <c:pt idx="147">
                  <c:v>19.15977837836857</c:v>
                </c:pt>
                <c:pt idx="148">
                  <c:v>19.16810201341299</c:v>
                </c:pt>
                <c:pt idx="149">
                  <c:v>19.18431466665688</c:v>
                </c:pt>
                <c:pt idx="150">
                  <c:v>19.2003125827714</c:v>
                </c:pt>
                <c:pt idx="151">
                  <c:v>19.21609999999016</c:v>
                </c:pt>
                <c:pt idx="152">
                  <c:v>19.22383790848689</c:v>
                </c:pt>
                <c:pt idx="153">
                  <c:v>19.23926753245768</c:v>
                </c:pt>
                <c:pt idx="154">
                  <c:v>19.25449806450629</c:v>
                </c:pt>
                <c:pt idx="155">
                  <c:v>19.26953333332322</c:v>
                </c:pt>
                <c:pt idx="156">
                  <c:v>19.27673375795188</c:v>
                </c:pt>
                <c:pt idx="157">
                  <c:v>19.29143797467362</c:v>
                </c:pt>
                <c:pt idx="158">
                  <c:v>19.30595723269453</c:v>
                </c:pt>
                <c:pt idx="159">
                  <c:v>19.31279499999011</c:v>
                </c:pt>
                <c:pt idx="160">
                  <c:v>19.32700124222613</c:v>
                </c:pt>
                <c:pt idx="161">
                  <c:v>19.34103209875553</c:v>
                </c:pt>
                <c:pt idx="162">
                  <c:v>19.35489079753615</c:v>
                </c:pt>
                <c:pt idx="163">
                  <c:v>19.36126341462424</c:v>
                </c:pt>
                <c:pt idx="164">
                  <c:v>19.3748315151416</c:v>
                </c:pt>
                <c:pt idx="165">
                  <c:v>19.38823614456818</c:v>
                </c:pt>
                <c:pt idx="166">
                  <c:v>19.40148023951098</c:v>
                </c:pt>
                <c:pt idx="167">
                  <c:v>19.40742380951382</c:v>
                </c:pt>
                <c:pt idx="168">
                  <c:v>19.42039763312602</c:v>
                </c:pt>
                <c:pt idx="169">
                  <c:v>19.43321882351947</c:v>
                </c:pt>
                <c:pt idx="170">
                  <c:v>19.44589005846958</c:v>
                </c:pt>
                <c:pt idx="171">
                  <c:v>19.45143720929237</c:v>
                </c:pt>
                <c:pt idx="172">
                  <c:v>19.46385664738889</c:v>
                </c:pt>
                <c:pt idx="173">
                  <c:v>19.38647816090963</c:v>
                </c:pt>
                <c:pt idx="174">
                  <c:v>19.38541257141858</c:v>
                </c:pt>
                <c:pt idx="175">
                  <c:v>19.39799545453557</c:v>
                </c:pt>
                <c:pt idx="176">
                  <c:v>19.41043615818213</c:v>
                </c:pt>
                <c:pt idx="177">
                  <c:v>19.41599550560804</c:v>
                </c:pt>
                <c:pt idx="178">
                  <c:v>19.42819664803472</c:v>
                </c:pt>
                <c:pt idx="179">
                  <c:v>19.44026222221228</c:v>
                </c:pt>
                <c:pt idx="180">
                  <c:v>19.45219447512812</c:v>
                </c:pt>
                <c:pt idx="181">
                  <c:v>19.45740219779223</c:v>
                </c:pt>
                <c:pt idx="182">
                  <c:v>19.46911038250362</c:v>
                </c:pt>
                <c:pt idx="183">
                  <c:v>19.48069130433764</c:v>
                </c:pt>
                <c:pt idx="184">
                  <c:v>19.49214702701703</c:v>
                </c:pt>
                <c:pt idx="185">
                  <c:v>19.49702795697922</c:v>
                </c:pt>
                <c:pt idx="186">
                  <c:v>19.50827379678147</c:v>
                </c:pt>
                <c:pt idx="187">
                  <c:v>19.51939999999002</c:v>
                </c:pt>
                <c:pt idx="188">
                  <c:v>19.53040846559853</c:v>
                </c:pt>
                <c:pt idx="189">
                  <c:v>19.53498526314793</c:v>
                </c:pt>
                <c:pt idx="190">
                  <c:v>19.54579685862868</c:v>
                </c:pt>
                <c:pt idx="191">
                  <c:v>19.55649583332321</c:v>
                </c:pt>
                <c:pt idx="192">
                  <c:v>19.56086632123353</c:v>
                </c:pt>
                <c:pt idx="193">
                  <c:v>19.57137731957762</c:v>
                </c:pt>
                <c:pt idx="194">
                  <c:v>19.5817805128105</c:v>
                </c:pt>
                <c:pt idx="195">
                  <c:v>19.59207755101039</c:v>
                </c:pt>
                <c:pt idx="196">
                  <c:v>19.59617868019302</c:v>
                </c:pt>
                <c:pt idx="197">
                  <c:v>19.606298989889</c:v>
                </c:pt>
                <c:pt idx="198">
                  <c:v>19.61631758792963</c:v>
                </c:pt>
                <c:pt idx="199">
                  <c:v>19.62623599998997</c:v>
                </c:pt>
                <c:pt idx="200">
                  <c:v>19.63008557212923</c:v>
                </c:pt>
                <c:pt idx="201">
                  <c:v>19.63983762375237</c:v>
                </c:pt>
                <c:pt idx="202">
                  <c:v>19.64949359604907</c:v>
                </c:pt>
                <c:pt idx="203">
                  <c:v>19.65905490195077</c:v>
                </c:pt>
                <c:pt idx="204">
                  <c:v>19.66266926828263</c:v>
                </c:pt>
                <c:pt idx="205">
                  <c:v>19.67207378639771</c:v>
                </c:pt>
                <c:pt idx="206">
                  <c:v>19.6813874396035</c:v>
                </c:pt>
                <c:pt idx="207">
                  <c:v>19.68484230768225</c:v>
                </c:pt>
                <c:pt idx="208">
                  <c:v>19.69400574161677</c:v>
                </c:pt>
                <c:pt idx="209">
                  <c:v>19.70308190475183</c:v>
                </c:pt>
                <c:pt idx="210">
                  <c:v>19.71207203790459</c:v>
                </c:pt>
                <c:pt idx="211">
                  <c:v>19.71531698112175</c:v>
                </c:pt>
                <c:pt idx="212">
                  <c:v>19.72416525820589</c:v>
                </c:pt>
                <c:pt idx="213">
                  <c:v>19.73293084111132</c:v>
                </c:pt>
                <c:pt idx="214">
                  <c:v>19.74161488371078</c:v>
                </c:pt>
                <c:pt idx="215">
                  <c:v>19.74466296295286</c:v>
                </c:pt>
                <c:pt idx="216">
                  <c:v>19.75321290321569</c:v>
                </c:pt>
                <c:pt idx="217">
                  <c:v>19.76168440365961</c:v>
                </c:pt>
                <c:pt idx="218">
                  <c:v>19.77007853880266</c:v>
                </c:pt>
                <c:pt idx="219">
                  <c:v>19.77294181817165</c:v>
                </c:pt>
                <c:pt idx="220">
                  <c:v>19.78120904976342</c:v>
                </c:pt>
                <c:pt idx="221">
                  <c:v>19.78940180179162</c:v>
                </c:pt>
                <c:pt idx="222">
                  <c:v>19.79213991030358</c:v>
                </c:pt>
                <c:pt idx="223">
                  <c:v>19.80021071427559</c:v>
                </c:pt>
                <c:pt idx="224">
                  <c:v>19.80820977776758</c:v>
                </c:pt>
                <c:pt idx="225">
                  <c:v>19.74711150441466</c:v>
                </c:pt>
                <c:pt idx="226">
                  <c:v>19.74470132157579</c:v>
                </c:pt>
                <c:pt idx="227">
                  <c:v>19.75283859648109</c:v>
                </c:pt>
                <c:pt idx="228">
                  <c:v>19.76090480348329</c:v>
                </c:pt>
                <c:pt idx="229">
                  <c:v>19.76368347825073</c:v>
                </c:pt>
                <c:pt idx="230">
                  <c:v>19.77163290042272</c:v>
                </c:pt>
                <c:pt idx="231">
                  <c:v>19.77951379309329</c:v>
                </c:pt>
                <c:pt idx="232">
                  <c:v>19.78732703861646</c:v>
                </c:pt>
                <c:pt idx="233">
                  <c:v>19.78994529913508</c:v>
                </c:pt>
                <c:pt idx="234">
                  <c:v>19.79764765956422</c:v>
                </c:pt>
                <c:pt idx="235">
                  <c:v>19.8052847457526</c:v>
                </c:pt>
                <c:pt idx="236">
                  <c:v>19.81285738395613</c:v>
                </c:pt>
                <c:pt idx="237">
                  <c:v>19.81532436973773</c:v>
                </c:pt>
                <c:pt idx="238">
                  <c:v>19.82279163178895</c:v>
                </c:pt>
                <c:pt idx="239">
                  <c:v>19.83019666665654</c:v>
                </c:pt>
                <c:pt idx="240">
                  <c:v>19.83256099584048</c:v>
                </c:pt>
                <c:pt idx="241">
                  <c:v>19.8398644627998</c:v>
                </c:pt>
                <c:pt idx="242">
                  <c:v>19.84710781891985</c:v>
                </c:pt>
                <c:pt idx="243">
                  <c:v>19.85429180326853</c:v>
                </c:pt>
                <c:pt idx="244">
                  <c:v>19.85651918366322</c:v>
                </c:pt>
                <c:pt idx="245">
                  <c:v>19.86360650405482</c:v>
                </c:pt>
                <c:pt idx="246">
                  <c:v>19.87063643723673</c:v>
                </c:pt>
                <c:pt idx="247">
                  <c:v>19.87760967740913</c:v>
                </c:pt>
                <c:pt idx="248">
                  <c:v>19.87970763051185</c:v>
                </c:pt>
                <c:pt idx="249">
                  <c:v>19.88658879998978</c:v>
                </c:pt>
                <c:pt idx="250">
                  <c:v>19.89341513943203</c:v>
                </c:pt>
                <c:pt idx="251">
                  <c:v>19.90018730157702</c:v>
                </c:pt>
                <c:pt idx="252">
                  <c:v>19.90216284583952</c:v>
                </c:pt>
                <c:pt idx="253">
                  <c:v>19.90884724408422</c:v>
                </c:pt>
                <c:pt idx="254">
                  <c:v>19.91547921567603</c:v>
                </c:pt>
                <c:pt idx="255">
                  <c:v>19.91737187498973</c:v>
                </c:pt>
                <c:pt idx="256">
                  <c:v>19.92391906613759</c:v>
                </c:pt>
                <c:pt idx="257">
                  <c:v>19.93041550386569</c:v>
                </c:pt>
                <c:pt idx="258">
                  <c:v>19.93686177605157</c:v>
                </c:pt>
                <c:pt idx="259">
                  <c:v>19.93864307691272</c:v>
                </c:pt>
                <c:pt idx="260">
                  <c:v>19.94500842910853</c:v>
                </c:pt>
                <c:pt idx="261">
                  <c:v>19.95132519082944</c:v>
                </c:pt>
                <c:pt idx="262">
                  <c:v>19.95759391633953</c:v>
                </c:pt>
                <c:pt idx="263">
                  <c:v>19.95926969695943</c:v>
                </c:pt>
                <c:pt idx="264">
                  <c:v>19.96546113206512</c:v>
                </c:pt>
                <c:pt idx="265">
                  <c:v>19.97160601502728</c:v>
                </c:pt>
                <c:pt idx="266">
                  <c:v>19.97321048688109</c:v>
                </c:pt>
                <c:pt idx="267">
                  <c:v>19.97928059700465</c:v>
                </c:pt>
                <c:pt idx="268">
                  <c:v>19.98530557619766</c:v>
                </c:pt>
                <c:pt idx="269">
                  <c:v>19.99128592591564</c:v>
                </c:pt>
                <c:pt idx="270">
                  <c:v>19.99279409593062</c:v>
                </c:pt>
                <c:pt idx="271">
                  <c:v>19.99870294116593</c:v>
                </c:pt>
                <c:pt idx="272">
                  <c:v>20.00456849815824</c:v>
                </c:pt>
                <c:pt idx="273">
                  <c:v>20.01039124086561</c:v>
                </c:pt>
                <c:pt idx="274">
                  <c:v>20.01180799998973</c:v>
                </c:pt>
              </c:numCache>
            </c:numRef>
          </c:yVal>
          <c:smooth val="0"/>
        </c:ser>
        <c:dLbls>
          <c:showLegendKey val="0"/>
          <c:showVal val="0"/>
          <c:showCatName val="0"/>
          <c:showSerName val="0"/>
          <c:showPercent val="0"/>
          <c:showBubbleSize val="0"/>
        </c:dLbls>
        <c:axId val="620874472"/>
        <c:axId val="2090007832"/>
      </c:scatterChart>
      <c:valAx>
        <c:axId val="620874472"/>
        <c:scaling>
          <c:orientation val="minMax"/>
          <c:max val="0.5"/>
          <c:min val="0.0"/>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Time (s)</a:t>
                </a:r>
              </a:p>
            </c:rich>
          </c:tx>
          <c:layout/>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0007832"/>
        <c:crosses val="autoZero"/>
        <c:crossBetween val="midCat"/>
      </c:valAx>
      <c:valAx>
        <c:axId val="20900078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Data-rate (Mbps)</a:t>
                </a:r>
              </a:p>
            </c:rich>
          </c:tx>
          <c:layout/>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874472"/>
        <c:crosses val="autoZero"/>
        <c:crossBetween val="midCat"/>
      </c:valAx>
      <c:spPr>
        <a:noFill/>
        <a:ln>
          <a:noFill/>
        </a:ln>
        <a:effectLst/>
      </c:spPr>
    </c:plotArea>
    <c:legend>
      <c:legendPos val="b"/>
      <c:legendEntry>
        <c:idx val="6"/>
        <c:delete val="1"/>
      </c:legendEntry>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TCP slow start for SR period 1 TTI </a:t>
            </a:r>
          </a:p>
        </c:rich>
      </c:tx>
      <c:layout/>
      <c:overlay val="0"/>
      <c:spPr>
        <a:noFill/>
        <a:ln>
          <a:noFill/>
        </a:ln>
        <a:effectLst/>
      </c:spPr>
    </c:title>
    <c:autoTitleDeleted val="0"/>
    <c:plotArea>
      <c:layout/>
      <c:scatterChart>
        <c:scatterStyle val="lineMarker"/>
        <c:varyColors val="0"/>
        <c:ser>
          <c:idx val="6"/>
          <c:order val="0"/>
          <c:tx>
            <c:strRef>
              <c:f>graph!$H$1</c:f>
              <c:strCache>
                <c:ptCount val="1"/>
                <c:pt idx="0">
                  <c:v>0.1ms, SR 1 TTI, Inst Thr</c:v>
                </c:pt>
              </c:strCache>
            </c:strRef>
          </c:tx>
          <c:spPr>
            <a:ln w="19050"/>
          </c:spPr>
          <c:marker>
            <c:symbol val="none"/>
          </c:marker>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graph!$H$2:$H$113</c:f>
              <c:numCache>
                <c:formatCode>General</c:formatCode>
                <c:ptCount val="112"/>
                <c:pt idx="0">
                  <c:v>1.539499999999998</c:v>
                </c:pt>
                <c:pt idx="1">
                  <c:v>7.303999999999998</c:v>
                </c:pt>
                <c:pt idx="2">
                  <c:v>16.05839999999997</c:v>
                </c:pt>
                <c:pt idx="3">
                  <c:v>20.13680000000004</c:v>
                </c:pt>
                <c:pt idx="4">
                  <c:v>20.34949999999997</c:v>
                </c:pt>
                <c:pt idx="5">
                  <c:v>21.0516</c:v>
                </c:pt>
                <c:pt idx="6">
                  <c:v>21.49469999999997</c:v>
                </c:pt>
                <c:pt idx="7">
                  <c:v>21.0516</c:v>
                </c:pt>
                <c:pt idx="8">
                  <c:v>20.40209999999997</c:v>
                </c:pt>
                <c:pt idx="9">
                  <c:v>20.99889999999997</c:v>
                </c:pt>
                <c:pt idx="10">
                  <c:v>20.94629999999997</c:v>
                </c:pt>
                <c:pt idx="11">
                  <c:v>19.8537</c:v>
                </c:pt>
                <c:pt idx="12">
                  <c:v>19.80110000000003</c:v>
                </c:pt>
                <c:pt idx="13">
                  <c:v>20.45049999999997</c:v>
                </c:pt>
                <c:pt idx="14">
                  <c:v>20.34949999999997</c:v>
                </c:pt>
                <c:pt idx="15">
                  <c:v>20.99889999999997</c:v>
                </c:pt>
                <c:pt idx="16">
                  <c:v>20.99889999999997</c:v>
                </c:pt>
                <c:pt idx="17">
                  <c:v>20.40209999999997</c:v>
                </c:pt>
                <c:pt idx="18">
                  <c:v>20.99889999999997</c:v>
                </c:pt>
                <c:pt idx="19">
                  <c:v>20.99889999999997</c:v>
                </c:pt>
                <c:pt idx="20">
                  <c:v>20.40209999999997</c:v>
                </c:pt>
                <c:pt idx="21">
                  <c:v>20.94629999999997</c:v>
                </c:pt>
                <c:pt idx="22">
                  <c:v>20.45049999999997</c:v>
                </c:pt>
                <c:pt idx="23">
                  <c:v>19.2042</c:v>
                </c:pt>
                <c:pt idx="24">
                  <c:v>20.45049999999997</c:v>
                </c:pt>
                <c:pt idx="25">
                  <c:v>20.94629999999997</c:v>
                </c:pt>
                <c:pt idx="26">
                  <c:v>20.40209999999997</c:v>
                </c:pt>
                <c:pt idx="27">
                  <c:v>20.99889999999997</c:v>
                </c:pt>
                <c:pt idx="28">
                  <c:v>20.99889999999997</c:v>
                </c:pt>
                <c:pt idx="29">
                  <c:v>20.40209999999997</c:v>
                </c:pt>
                <c:pt idx="30">
                  <c:v>21.0516</c:v>
                </c:pt>
                <c:pt idx="31">
                  <c:v>21.44209999999994</c:v>
                </c:pt>
                <c:pt idx="32">
                  <c:v>20.5031</c:v>
                </c:pt>
                <c:pt idx="33">
                  <c:v>19.2042</c:v>
                </c:pt>
                <c:pt idx="34">
                  <c:v>20.45049999999997</c:v>
                </c:pt>
                <c:pt idx="35">
                  <c:v>20.94629999999997</c:v>
                </c:pt>
                <c:pt idx="36">
                  <c:v>20.40209999999997</c:v>
                </c:pt>
                <c:pt idx="37">
                  <c:v>20.99889999999997</c:v>
                </c:pt>
                <c:pt idx="38">
                  <c:v>20.99889999999997</c:v>
                </c:pt>
                <c:pt idx="39">
                  <c:v>20.40209999999997</c:v>
                </c:pt>
                <c:pt idx="40">
                  <c:v>20.99889999999997</c:v>
                </c:pt>
                <c:pt idx="41">
                  <c:v>20.94629999999997</c:v>
                </c:pt>
                <c:pt idx="42">
                  <c:v>19.8537</c:v>
                </c:pt>
                <c:pt idx="43">
                  <c:v>19.80110000000003</c:v>
                </c:pt>
                <c:pt idx="44">
                  <c:v>20.45049999999997</c:v>
                </c:pt>
                <c:pt idx="45">
                  <c:v>20.34949999999997</c:v>
                </c:pt>
                <c:pt idx="46">
                  <c:v>20.99889999999997</c:v>
                </c:pt>
                <c:pt idx="47">
                  <c:v>20.99889999999997</c:v>
                </c:pt>
                <c:pt idx="48">
                  <c:v>20.40209999999997</c:v>
                </c:pt>
                <c:pt idx="49">
                  <c:v>20.99889999999997</c:v>
                </c:pt>
                <c:pt idx="50">
                  <c:v>20.99889999999997</c:v>
                </c:pt>
                <c:pt idx="51">
                  <c:v>20.40209999999997</c:v>
                </c:pt>
                <c:pt idx="52">
                  <c:v>20.94629999999997</c:v>
                </c:pt>
                <c:pt idx="53">
                  <c:v>20.45049999999997</c:v>
                </c:pt>
                <c:pt idx="54">
                  <c:v>19.2042</c:v>
                </c:pt>
                <c:pt idx="55">
                  <c:v>20.45049999999997</c:v>
                </c:pt>
                <c:pt idx="56">
                  <c:v>20.94629999999997</c:v>
                </c:pt>
                <c:pt idx="57">
                  <c:v>20.40209999999997</c:v>
                </c:pt>
                <c:pt idx="58">
                  <c:v>21.0516</c:v>
                </c:pt>
                <c:pt idx="59">
                  <c:v>21.49469999999997</c:v>
                </c:pt>
                <c:pt idx="60">
                  <c:v>21.0516</c:v>
                </c:pt>
                <c:pt idx="61">
                  <c:v>20.40209999999997</c:v>
                </c:pt>
                <c:pt idx="62">
                  <c:v>20.94629999999997</c:v>
                </c:pt>
                <c:pt idx="63">
                  <c:v>20.45049999999997</c:v>
                </c:pt>
                <c:pt idx="64">
                  <c:v>19.15159999999999</c:v>
                </c:pt>
                <c:pt idx="65">
                  <c:v>19.95469999999997</c:v>
                </c:pt>
                <c:pt idx="66">
                  <c:v>20.2969</c:v>
                </c:pt>
                <c:pt idx="67">
                  <c:v>21.0516</c:v>
                </c:pt>
                <c:pt idx="68">
                  <c:v>21.49469999999997</c:v>
                </c:pt>
                <c:pt idx="69">
                  <c:v>21.0516</c:v>
                </c:pt>
                <c:pt idx="70">
                  <c:v>20.40209999999997</c:v>
                </c:pt>
                <c:pt idx="71">
                  <c:v>20.99889999999997</c:v>
                </c:pt>
                <c:pt idx="72">
                  <c:v>20.94629999999997</c:v>
                </c:pt>
                <c:pt idx="73">
                  <c:v>19.8537</c:v>
                </c:pt>
                <c:pt idx="74">
                  <c:v>19.80110000000003</c:v>
                </c:pt>
                <c:pt idx="75">
                  <c:v>20.45049999999997</c:v>
                </c:pt>
                <c:pt idx="76">
                  <c:v>20.34949999999997</c:v>
                </c:pt>
                <c:pt idx="77">
                  <c:v>20.99889999999997</c:v>
                </c:pt>
                <c:pt idx="78">
                  <c:v>20.99889999999997</c:v>
                </c:pt>
                <c:pt idx="79">
                  <c:v>20.40209999999997</c:v>
                </c:pt>
                <c:pt idx="80">
                  <c:v>20.99889999999997</c:v>
                </c:pt>
                <c:pt idx="81">
                  <c:v>20.99889999999997</c:v>
                </c:pt>
                <c:pt idx="82">
                  <c:v>20.40209999999997</c:v>
                </c:pt>
                <c:pt idx="83">
                  <c:v>20.94629999999997</c:v>
                </c:pt>
                <c:pt idx="84">
                  <c:v>20.45049999999997</c:v>
                </c:pt>
                <c:pt idx="85">
                  <c:v>19.2042</c:v>
                </c:pt>
                <c:pt idx="86">
                  <c:v>20.45049999999997</c:v>
                </c:pt>
                <c:pt idx="87">
                  <c:v>20.94629999999997</c:v>
                </c:pt>
                <c:pt idx="88">
                  <c:v>20.40209999999997</c:v>
                </c:pt>
                <c:pt idx="89">
                  <c:v>20.99889999999997</c:v>
                </c:pt>
                <c:pt idx="90">
                  <c:v>20.99889999999997</c:v>
                </c:pt>
                <c:pt idx="91">
                  <c:v>20.40209999999997</c:v>
                </c:pt>
                <c:pt idx="92">
                  <c:v>21.0516</c:v>
                </c:pt>
                <c:pt idx="93">
                  <c:v>21.44209999999994</c:v>
                </c:pt>
                <c:pt idx="94">
                  <c:v>20.5031</c:v>
                </c:pt>
                <c:pt idx="95">
                  <c:v>19.2042</c:v>
                </c:pt>
                <c:pt idx="96">
                  <c:v>20.45049999999997</c:v>
                </c:pt>
                <c:pt idx="97">
                  <c:v>20.94629999999997</c:v>
                </c:pt>
                <c:pt idx="98">
                  <c:v>20.40209999999997</c:v>
                </c:pt>
                <c:pt idx="99">
                  <c:v>20.99889999999997</c:v>
                </c:pt>
                <c:pt idx="100">
                  <c:v>20.99889999999997</c:v>
                </c:pt>
                <c:pt idx="101">
                  <c:v>20.40209999999997</c:v>
                </c:pt>
                <c:pt idx="102">
                  <c:v>20.99889999999997</c:v>
                </c:pt>
                <c:pt idx="103">
                  <c:v>20.99889999999997</c:v>
                </c:pt>
                <c:pt idx="104">
                  <c:v>20.2969</c:v>
                </c:pt>
                <c:pt idx="105">
                  <c:v>19.95469999999997</c:v>
                </c:pt>
                <c:pt idx="106">
                  <c:v>19.15159999999999</c:v>
                </c:pt>
                <c:pt idx="107">
                  <c:v>20.45049999999997</c:v>
                </c:pt>
                <c:pt idx="108">
                  <c:v>20.94629999999997</c:v>
                </c:pt>
                <c:pt idx="109">
                  <c:v>20.40209999999997</c:v>
                </c:pt>
                <c:pt idx="110">
                  <c:v>20.99889999999997</c:v>
                </c:pt>
                <c:pt idx="111">
                  <c:v>20.99889999999997</c:v>
                </c:pt>
              </c:numCache>
            </c:numRef>
          </c:yVal>
          <c:smooth val="0"/>
        </c:ser>
        <c:ser>
          <c:idx val="7"/>
          <c:order val="1"/>
          <c:tx>
            <c:strRef>
              <c:f>graph!$I$1</c:f>
              <c:strCache>
                <c:ptCount val="1"/>
                <c:pt idx="0">
                  <c:v>0.1ms, SR 1 TTI, Aggregate UPT</c:v>
                </c:pt>
              </c:strCache>
            </c:strRef>
          </c:tx>
          <c:spPr>
            <a:ln w="19050"/>
          </c:spPr>
          <c:marker>
            <c:symbol val="none"/>
          </c:marker>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graph!$I$2:$I$113</c:f>
              <c:numCache>
                <c:formatCode>General</c:formatCode>
                <c:ptCount val="112"/>
                <c:pt idx="0">
                  <c:v>0.0</c:v>
                </c:pt>
                <c:pt idx="1">
                  <c:v>2.447200000002225</c:v>
                </c:pt>
                <c:pt idx="2">
                  <c:v>8.03146666667395</c:v>
                </c:pt>
                <c:pt idx="3">
                  <c:v>11.42360000001036</c:v>
                </c:pt>
                <c:pt idx="4">
                  <c:v>12.97888000001177</c:v>
                </c:pt>
                <c:pt idx="5">
                  <c:v>14.41573333334643</c:v>
                </c:pt>
                <c:pt idx="6">
                  <c:v>15.44205714287115</c:v>
                </c:pt>
                <c:pt idx="7">
                  <c:v>16.21180000001475</c:v>
                </c:pt>
                <c:pt idx="8">
                  <c:v>16.54382222223719</c:v>
                </c:pt>
                <c:pt idx="9">
                  <c:v>17.04944000001547</c:v>
                </c:pt>
                <c:pt idx="10">
                  <c:v>17.46312727274288</c:v>
                </c:pt>
                <c:pt idx="11">
                  <c:v>17.6078666666827</c:v>
                </c:pt>
                <c:pt idx="12">
                  <c:v>17.73033846155458</c:v>
                </c:pt>
                <c:pt idx="13">
                  <c:v>18.00674285715901</c:v>
                </c:pt>
                <c:pt idx="14">
                  <c:v>18.08629333334968</c:v>
                </c:pt>
                <c:pt idx="15">
                  <c:v>18.30590000001663</c:v>
                </c:pt>
                <c:pt idx="16">
                  <c:v>18.49967058825208</c:v>
                </c:pt>
                <c:pt idx="17">
                  <c:v>18.53857777779459</c:v>
                </c:pt>
                <c:pt idx="18">
                  <c:v>18.69970526317486</c:v>
                </c:pt>
                <c:pt idx="19">
                  <c:v>18.84472000001709</c:v>
                </c:pt>
                <c:pt idx="20">
                  <c:v>18.8616380952552</c:v>
                </c:pt>
                <c:pt idx="21">
                  <c:v>18.98610909092608</c:v>
                </c:pt>
                <c:pt idx="22">
                  <c:v>19.09975652175645</c:v>
                </c:pt>
                <c:pt idx="23">
                  <c:v>19.00393333335056</c:v>
                </c:pt>
                <c:pt idx="24">
                  <c:v>19.10777600001732</c:v>
                </c:pt>
                <c:pt idx="25">
                  <c:v>19.20363076924819</c:v>
                </c:pt>
                <c:pt idx="26">
                  <c:v>19.20349629631367</c:v>
                </c:pt>
                <c:pt idx="27">
                  <c:v>19.28908571430319</c:v>
                </c:pt>
                <c:pt idx="28">
                  <c:v>19.36877241381066</c:v>
                </c:pt>
                <c:pt idx="29">
                  <c:v>19.36314666668422</c:v>
                </c:pt>
                <c:pt idx="30">
                  <c:v>19.43530322582404</c:v>
                </c:pt>
                <c:pt idx="31">
                  <c:v>19.50295000001773</c:v>
                </c:pt>
                <c:pt idx="32">
                  <c:v>19.56649696971471</c:v>
                </c:pt>
                <c:pt idx="33">
                  <c:v>19.48512941178218</c:v>
                </c:pt>
                <c:pt idx="34">
                  <c:v>19.54555428573182</c:v>
                </c:pt>
                <c:pt idx="35">
                  <c:v>19.60262222223992</c:v>
                </c:pt>
                <c:pt idx="36">
                  <c:v>19.59174054055823</c:v>
                </c:pt>
                <c:pt idx="37">
                  <c:v>19.64458947370202</c:v>
                </c:pt>
                <c:pt idx="38">
                  <c:v>19.69472820514606</c:v>
                </c:pt>
                <c:pt idx="39">
                  <c:v>19.68236000001783</c:v>
                </c:pt>
                <c:pt idx="40">
                  <c:v>19.72913170733493</c:v>
                </c:pt>
                <c:pt idx="41">
                  <c:v>19.77367619049413</c:v>
                </c:pt>
                <c:pt idx="42">
                  <c:v>19.76033488373864</c:v>
                </c:pt>
                <c:pt idx="43">
                  <c:v>19.74760000001789</c:v>
                </c:pt>
                <c:pt idx="44">
                  <c:v>19.78876444446232</c:v>
                </c:pt>
                <c:pt idx="45">
                  <c:v>19.77596521740924</c:v>
                </c:pt>
                <c:pt idx="46">
                  <c:v>19.81477446810313</c:v>
                </c:pt>
                <c:pt idx="47">
                  <c:v>19.85196666668472</c:v>
                </c:pt>
                <c:pt idx="48">
                  <c:v>19.83866122450778</c:v>
                </c:pt>
                <c:pt idx="49">
                  <c:v>19.87388800001807</c:v>
                </c:pt>
                <c:pt idx="50">
                  <c:v>19.90773333335116</c:v>
                </c:pt>
                <c:pt idx="51">
                  <c:v>19.89412307694108</c:v>
                </c:pt>
                <c:pt idx="52">
                  <c:v>19.92630943398022</c:v>
                </c:pt>
                <c:pt idx="53">
                  <c:v>19.95730370372177</c:v>
                </c:pt>
                <c:pt idx="54">
                  <c:v>19.89989818183627</c:v>
                </c:pt>
                <c:pt idx="55">
                  <c:v>19.93025714287522</c:v>
                </c:pt>
                <c:pt idx="56">
                  <c:v>19.95955087721109</c:v>
                </c:pt>
                <c:pt idx="57">
                  <c:v>19.94645517243188</c:v>
                </c:pt>
                <c:pt idx="58">
                  <c:v>19.97448135595032</c:v>
                </c:pt>
                <c:pt idx="59">
                  <c:v>20.00157333335148</c:v>
                </c:pt>
                <c:pt idx="60">
                  <c:v>20.02777704919853</c:v>
                </c:pt>
                <c:pt idx="61">
                  <c:v>20.01442580646977</c:v>
                </c:pt>
                <c:pt idx="62">
                  <c:v>20.03959365081183</c:v>
                </c:pt>
                <c:pt idx="63">
                  <c:v>20.06397500001824</c:v>
                </c:pt>
                <c:pt idx="64">
                  <c:v>20.0137600000182</c:v>
                </c:pt>
                <c:pt idx="65">
                  <c:v>20.03779393941213</c:v>
                </c:pt>
                <c:pt idx="66">
                  <c:v>20.02528955225694</c:v>
                </c:pt>
                <c:pt idx="67">
                  <c:v>20.04844705884168</c:v>
                </c:pt>
                <c:pt idx="68">
                  <c:v>20.07093333335153</c:v>
                </c:pt>
                <c:pt idx="69">
                  <c:v>20.09277714287532</c:v>
                </c:pt>
                <c:pt idx="70">
                  <c:v>20.08020281691958</c:v>
                </c:pt>
                <c:pt idx="71">
                  <c:v>20.10131111112933</c:v>
                </c:pt>
                <c:pt idx="72">
                  <c:v>20.12184109590871</c:v>
                </c:pt>
                <c:pt idx="73">
                  <c:v>20.10938378380203</c:v>
                </c:pt>
                <c:pt idx="74">
                  <c:v>20.09725866668494</c:v>
                </c:pt>
                <c:pt idx="75">
                  <c:v>20.11703157896562</c:v>
                </c:pt>
                <c:pt idx="76">
                  <c:v>20.10512207794028</c:v>
                </c:pt>
                <c:pt idx="77">
                  <c:v>20.12428717950544</c:v>
                </c:pt>
                <c:pt idx="78">
                  <c:v>20.14296708862587</c:v>
                </c:pt>
                <c:pt idx="79">
                  <c:v>20.13118000001831</c:v>
                </c:pt>
                <c:pt idx="80">
                  <c:v>20.14931358026512</c:v>
                </c:pt>
                <c:pt idx="81">
                  <c:v>20.16700487806708</c:v>
                </c:pt>
                <c:pt idx="82">
                  <c:v>20.15535421688578</c:v>
                </c:pt>
                <c:pt idx="83">
                  <c:v>20.17255238097069</c:v>
                </c:pt>
                <c:pt idx="84">
                  <c:v>20.18934588237108</c:v>
                </c:pt>
                <c:pt idx="85">
                  <c:v>20.14993488373918</c:v>
                </c:pt>
                <c:pt idx="86">
                  <c:v>20.16660229886882</c:v>
                </c:pt>
                <c:pt idx="87">
                  <c:v>20.18289090910923</c:v>
                </c:pt>
                <c:pt idx="88">
                  <c:v>20.17184719102958</c:v>
                </c:pt>
                <c:pt idx="89">
                  <c:v>20.18771555557382</c:v>
                </c:pt>
                <c:pt idx="90">
                  <c:v>20.20323516485353</c:v>
                </c:pt>
                <c:pt idx="91">
                  <c:v>20.19233043480093</c:v>
                </c:pt>
                <c:pt idx="92">
                  <c:v>20.20746666668501</c:v>
                </c:pt>
                <c:pt idx="93">
                  <c:v>20.22228085108219</c:v>
                </c:pt>
                <c:pt idx="94">
                  <c:v>20.23678315791311</c:v>
                </c:pt>
                <c:pt idx="95">
                  <c:v>20.20098333335167</c:v>
                </c:pt>
                <c:pt idx="96">
                  <c:v>20.21540618558528</c:v>
                </c:pt>
                <c:pt idx="97">
                  <c:v>20.22953469389589</c:v>
                </c:pt>
                <c:pt idx="98">
                  <c:v>20.21913535355371</c:v>
                </c:pt>
                <c:pt idx="99">
                  <c:v>20.23294400001837</c:v>
                </c:pt>
                <c:pt idx="100">
                  <c:v>20.24647920793898</c:v>
                </c:pt>
                <c:pt idx="101">
                  <c:v>20.23621960786149</c:v>
                </c:pt>
                <c:pt idx="102">
                  <c:v>20.24946019419313</c:v>
                </c:pt>
                <c:pt idx="103">
                  <c:v>20.26244615386448</c:v>
                </c:pt>
                <c:pt idx="104">
                  <c:v>20.25232761906597</c:v>
                </c:pt>
                <c:pt idx="105">
                  <c:v>20.26504150945231</c:v>
                </c:pt>
                <c:pt idx="106">
                  <c:v>20.23265794394359</c:v>
                </c:pt>
                <c:pt idx="107">
                  <c:v>20.24531851853682</c:v>
                </c:pt>
                <c:pt idx="108">
                  <c:v>20.25774678900919</c:v>
                </c:pt>
                <c:pt idx="109">
                  <c:v>20.24813090910911</c:v>
                </c:pt>
                <c:pt idx="110">
                  <c:v>20.26030990992808</c:v>
                </c:pt>
                <c:pt idx="111">
                  <c:v>20.27227142858982</c:v>
                </c:pt>
              </c:numCache>
            </c:numRef>
          </c:yVal>
          <c:smooth val="0"/>
        </c:ser>
        <c:ser>
          <c:idx val="10"/>
          <c:order val="2"/>
          <c:tx>
            <c:strRef>
              <c:f>graph!$AG$1</c:f>
              <c:strCache>
                <c:ptCount val="1"/>
                <c:pt idx="0">
                  <c:v>0.5ms, SR 1 TTI, Inst Thr</c:v>
                </c:pt>
              </c:strCache>
            </c:strRef>
          </c:tx>
          <c:spPr>
            <a:ln w="19050"/>
          </c:spPr>
          <c:marker>
            <c:symbol val="none"/>
          </c:marker>
          <c:xVal>
            <c:numRef>
              <c:f>graph!$AB$2:$AB$202</c:f>
              <c:numCache>
                <c:formatCode>General</c:formatCode>
                <c:ptCount val="201"/>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pt idx="112">
                  <c:v>0.560000000000002</c:v>
                </c:pt>
                <c:pt idx="113">
                  <c:v>0.564999999999998</c:v>
                </c:pt>
                <c:pt idx="114">
                  <c:v>0.569999999999993</c:v>
                </c:pt>
                <c:pt idx="115">
                  <c:v>0.575000000000004</c:v>
                </c:pt>
                <c:pt idx="116">
                  <c:v>0.579999999999999</c:v>
                </c:pt>
                <c:pt idx="117">
                  <c:v>0.584999999999994</c:v>
                </c:pt>
                <c:pt idx="118">
                  <c:v>0.590000000000003</c:v>
                </c:pt>
                <c:pt idx="119">
                  <c:v>0.594999999999999</c:v>
                </c:pt>
                <c:pt idx="120">
                  <c:v>0.599999999999994</c:v>
                </c:pt>
                <c:pt idx="121">
                  <c:v>0.605000000000004</c:v>
                </c:pt>
                <c:pt idx="122">
                  <c:v>0.609999999999999</c:v>
                </c:pt>
                <c:pt idx="123">
                  <c:v>0.614999999999995</c:v>
                </c:pt>
                <c:pt idx="124">
                  <c:v>0.620000000000005</c:v>
                </c:pt>
                <c:pt idx="125">
                  <c:v>0.625</c:v>
                </c:pt>
                <c:pt idx="126">
                  <c:v>0.629999999999995</c:v>
                </c:pt>
                <c:pt idx="127">
                  <c:v>0.635000000000005</c:v>
                </c:pt>
                <c:pt idx="128">
                  <c:v>0.640000000000002</c:v>
                </c:pt>
                <c:pt idx="129">
                  <c:v>0.644999999999997</c:v>
                </c:pt>
                <c:pt idx="130">
                  <c:v>0.650000000000007</c:v>
                </c:pt>
                <c:pt idx="131">
                  <c:v>0.655000000000002</c:v>
                </c:pt>
                <c:pt idx="132">
                  <c:v>0.659999999999998</c:v>
                </c:pt>
                <c:pt idx="133">
                  <c:v>0.665000000000007</c:v>
                </c:pt>
                <c:pt idx="134">
                  <c:v>0.670000000000003</c:v>
                </c:pt>
                <c:pt idx="135">
                  <c:v>0.674999999999999</c:v>
                </c:pt>
                <c:pt idx="136">
                  <c:v>0.680000000000007</c:v>
                </c:pt>
                <c:pt idx="137">
                  <c:v>0.685000000000002</c:v>
                </c:pt>
                <c:pt idx="138">
                  <c:v>0.689999999999999</c:v>
                </c:pt>
                <c:pt idx="139">
                  <c:v>0.694999999999994</c:v>
                </c:pt>
                <c:pt idx="140">
                  <c:v>0.700000000000003</c:v>
                </c:pt>
                <c:pt idx="141">
                  <c:v>0.704999999999998</c:v>
                </c:pt>
                <c:pt idx="142">
                  <c:v>0.709999999999994</c:v>
                </c:pt>
                <c:pt idx="143">
                  <c:v>0.715000000000003</c:v>
                </c:pt>
                <c:pt idx="144">
                  <c:v>0.719999999999999</c:v>
                </c:pt>
                <c:pt idx="145">
                  <c:v>0.724999999999994</c:v>
                </c:pt>
                <c:pt idx="146">
                  <c:v>0.730000000000004</c:v>
                </c:pt>
                <c:pt idx="147">
                  <c:v>0.734999999999999</c:v>
                </c:pt>
                <c:pt idx="148">
                  <c:v>0.739999999999995</c:v>
                </c:pt>
                <c:pt idx="149">
                  <c:v>0.745000000000005</c:v>
                </c:pt>
                <c:pt idx="150">
                  <c:v>0.75</c:v>
                </c:pt>
                <c:pt idx="151">
                  <c:v>0.754999999999995</c:v>
                </c:pt>
                <c:pt idx="152">
                  <c:v>0.760000000000005</c:v>
                </c:pt>
                <c:pt idx="153">
                  <c:v>0.765000000000002</c:v>
                </c:pt>
                <c:pt idx="154">
                  <c:v>0.769999999999997</c:v>
                </c:pt>
                <c:pt idx="155">
                  <c:v>0.775000000000006</c:v>
                </c:pt>
                <c:pt idx="156">
                  <c:v>0.780000000000001</c:v>
                </c:pt>
                <c:pt idx="157">
                  <c:v>0.784999999999997</c:v>
                </c:pt>
                <c:pt idx="158">
                  <c:v>0.790000000000006</c:v>
                </c:pt>
                <c:pt idx="159">
                  <c:v>0.795000000000002</c:v>
                </c:pt>
                <c:pt idx="160">
                  <c:v>0.799999999999997</c:v>
                </c:pt>
                <c:pt idx="161">
                  <c:v>0.805000000000007</c:v>
                </c:pt>
                <c:pt idx="162">
                  <c:v>0.810000000000002</c:v>
                </c:pt>
                <c:pt idx="163">
                  <c:v>0.814999999999998</c:v>
                </c:pt>
                <c:pt idx="164">
                  <c:v>0.819999999999993</c:v>
                </c:pt>
                <c:pt idx="165">
                  <c:v>0.825000000000003</c:v>
                </c:pt>
                <c:pt idx="166">
                  <c:v>0.829999999999998</c:v>
                </c:pt>
                <c:pt idx="167">
                  <c:v>0.834999999999994</c:v>
                </c:pt>
                <c:pt idx="168">
                  <c:v>0.840000000000003</c:v>
                </c:pt>
                <c:pt idx="169">
                  <c:v>0.844999999999999</c:v>
                </c:pt>
                <c:pt idx="170">
                  <c:v>0.849999999999994</c:v>
                </c:pt>
                <c:pt idx="171">
                  <c:v>0.855000000000004</c:v>
                </c:pt>
                <c:pt idx="172">
                  <c:v>0.859999999999999</c:v>
                </c:pt>
                <c:pt idx="173">
                  <c:v>0.864999999999995</c:v>
                </c:pt>
                <c:pt idx="174">
                  <c:v>0.870000000000005</c:v>
                </c:pt>
                <c:pt idx="175">
                  <c:v>0.875000000000001</c:v>
                </c:pt>
                <c:pt idx="176">
                  <c:v>0.879999999999997</c:v>
                </c:pt>
                <c:pt idx="177">
                  <c:v>0.885000000000005</c:v>
                </c:pt>
                <c:pt idx="178">
                  <c:v>0.890000000000001</c:v>
                </c:pt>
                <c:pt idx="179">
                  <c:v>0.894999999999996</c:v>
                </c:pt>
                <c:pt idx="180">
                  <c:v>0.900000000000006</c:v>
                </c:pt>
                <c:pt idx="181">
                  <c:v>0.905000000000001</c:v>
                </c:pt>
                <c:pt idx="182">
                  <c:v>0.909999999999997</c:v>
                </c:pt>
                <c:pt idx="183">
                  <c:v>0.915000000000006</c:v>
                </c:pt>
                <c:pt idx="184">
                  <c:v>0.920000000000002</c:v>
                </c:pt>
                <c:pt idx="185">
                  <c:v>0.924999999999997</c:v>
                </c:pt>
                <c:pt idx="186">
                  <c:v>0.930000000000007</c:v>
                </c:pt>
                <c:pt idx="187">
                  <c:v>0.935000000000002</c:v>
                </c:pt>
                <c:pt idx="188">
                  <c:v>0.939999999999998</c:v>
                </c:pt>
                <c:pt idx="189">
                  <c:v>0.944999999999993</c:v>
                </c:pt>
                <c:pt idx="190">
                  <c:v>0.950000000000003</c:v>
                </c:pt>
                <c:pt idx="191">
                  <c:v>0.954999999999998</c:v>
                </c:pt>
                <c:pt idx="192">
                  <c:v>0.959999999999994</c:v>
                </c:pt>
                <c:pt idx="193">
                  <c:v>0.965000000000003</c:v>
                </c:pt>
                <c:pt idx="194">
                  <c:v>0.969999999999999</c:v>
                </c:pt>
                <c:pt idx="195">
                  <c:v>0.974999999999994</c:v>
                </c:pt>
                <c:pt idx="196">
                  <c:v>0.980000000000004</c:v>
                </c:pt>
                <c:pt idx="197">
                  <c:v>0.984999999999999</c:v>
                </c:pt>
                <c:pt idx="198">
                  <c:v>0.989999999999995</c:v>
                </c:pt>
                <c:pt idx="199">
                  <c:v>0.995000000000004</c:v>
                </c:pt>
                <c:pt idx="200">
                  <c:v>1.0</c:v>
                </c:pt>
              </c:numCache>
            </c:numRef>
          </c:xVal>
          <c:yVal>
            <c:numRef>
              <c:f>graph!$AG$2:$AG$202</c:f>
              <c:numCache>
                <c:formatCode>General</c:formatCode>
                <c:ptCount val="201"/>
                <c:pt idx="0">
                  <c:v>0.055</c:v>
                </c:pt>
                <c:pt idx="1">
                  <c:v>0.2468</c:v>
                </c:pt>
                <c:pt idx="2">
                  <c:v>0.7403</c:v>
                </c:pt>
                <c:pt idx="3">
                  <c:v>1.77</c:v>
                </c:pt>
                <c:pt idx="4">
                  <c:v>3.4836</c:v>
                </c:pt>
                <c:pt idx="5">
                  <c:v>5.8731</c:v>
                </c:pt>
                <c:pt idx="6">
                  <c:v>8.7651</c:v>
                </c:pt>
                <c:pt idx="7">
                  <c:v>11.938</c:v>
                </c:pt>
                <c:pt idx="8">
                  <c:v>14.773</c:v>
                </c:pt>
                <c:pt idx="9">
                  <c:v>16.7069</c:v>
                </c:pt>
                <c:pt idx="10">
                  <c:v>17.79199999999999</c:v>
                </c:pt>
                <c:pt idx="11">
                  <c:v>18.62190000000004</c:v>
                </c:pt>
                <c:pt idx="12">
                  <c:v>19.56019999999993</c:v>
                </c:pt>
                <c:pt idx="13">
                  <c:v>20.3775</c:v>
                </c:pt>
                <c:pt idx="14">
                  <c:v>20.8187</c:v>
                </c:pt>
                <c:pt idx="15">
                  <c:v>20.96829999999978</c:v>
                </c:pt>
                <c:pt idx="16">
                  <c:v>21.08569999999978</c:v>
                </c:pt>
                <c:pt idx="17">
                  <c:v>21.22229999999997</c:v>
                </c:pt>
                <c:pt idx="18">
                  <c:v>21.37280000000003</c:v>
                </c:pt>
                <c:pt idx="19">
                  <c:v>21.43859999999997</c:v>
                </c:pt>
                <c:pt idx="20">
                  <c:v>21.37280000000003</c:v>
                </c:pt>
                <c:pt idx="21">
                  <c:v>21.22229999999997</c:v>
                </c:pt>
                <c:pt idx="22">
                  <c:v>21.08569999999978</c:v>
                </c:pt>
                <c:pt idx="23">
                  <c:v>21.08569999999978</c:v>
                </c:pt>
                <c:pt idx="24">
                  <c:v>21.19879999999995</c:v>
                </c:pt>
                <c:pt idx="25">
                  <c:v>21.3155</c:v>
                </c:pt>
                <c:pt idx="26">
                  <c:v>21.3155</c:v>
                </c:pt>
                <c:pt idx="27">
                  <c:v>21.19879999999995</c:v>
                </c:pt>
                <c:pt idx="28">
                  <c:v>21.08569999999978</c:v>
                </c:pt>
                <c:pt idx="29">
                  <c:v>21.08569999999978</c:v>
                </c:pt>
                <c:pt idx="30">
                  <c:v>21.22229999999997</c:v>
                </c:pt>
                <c:pt idx="31">
                  <c:v>21.37280000000003</c:v>
                </c:pt>
                <c:pt idx="32">
                  <c:v>21.43859999999997</c:v>
                </c:pt>
                <c:pt idx="33">
                  <c:v>21.37280000000003</c:v>
                </c:pt>
                <c:pt idx="34">
                  <c:v>21.22229999999997</c:v>
                </c:pt>
                <c:pt idx="35">
                  <c:v>21.08569999999978</c:v>
                </c:pt>
                <c:pt idx="36">
                  <c:v>21.08569999999978</c:v>
                </c:pt>
                <c:pt idx="37">
                  <c:v>21.22229999999997</c:v>
                </c:pt>
                <c:pt idx="38">
                  <c:v>21.37280000000003</c:v>
                </c:pt>
                <c:pt idx="39">
                  <c:v>21.43859999999997</c:v>
                </c:pt>
                <c:pt idx="40">
                  <c:v>21.37280000000003</c:v>
                </c:pt>
                <c:pt idx="41">
                  <c:v>21.22229999999997</c:v>
                </c:pt>
                <c:pt idx="42">
                  <c:v>21.08569999999978</c:v>
                </c:pt>
                <c:pt idx="43">
                  <c:v>21.08569999999978</c:v>
                </c:pt>
                <c:pt idx="44">
                  <c:v>21.19879999999995</c:v>
                </c:pt>
                <c:pt idx="45">
                  <c:v>21.3155</c:v>
                </c:pt>
                <c:pt idx="46">
                  <c:v>21.3155</c:v>
                </c:pt>
                <c:pt idx="47">
                  <c:v>21.19879999999995</c:v>
                </c:pt>
                <c:pt idx="48">
                  <c:v>21.08569999999978</c:v>
                </c:pt>
                <c:pt idx="49">
                  <c:v>21.08569999999978</c:v>
                </c:pt>
                <c:pt idx="50">
                  <c:v>21.22229999999997</c:v>
                </c:pt>
                <c:pt idx="51">
                  <c:v>21.37280000000003</c:v>
                </c:pt>
                <c:pt idx="52">
                  <c:v>21.43859999999997</c:v>
                </c:pt>
                <c:pt idx="53">
                  <c:v>21.37280000000003</c:v>
                </c:pt>
                <c:pt idx="54">
                  <c:v>21.22229999999997</c:v>
                </c:pt>
                <c:pt idx="55">
                  <c:v>21.08569999999978</c:v>
                </c:pt>
                <c:pt idx="56">
                  <c:v>21.08569999999978</c:v>
                </c:pt>
                <c:pt idx="57">
                  <c:v>21.19879999999995</c:v>
                </c:pt>
                <c:pt idx="58">
                  <c:v>21.17460000000003</c:v>
                </c:pt>
                <c:pt idx="59">
                  <c:v>20.83120000000003</c:v>
                </c:pt>
                <c:pt idx="60">
                  <c:v>19.97629999999995</c:v>
                </c:pt>
                <c:pt idx="61">
                  <c:v>18.81929999999999</c:v>
                </c:pt>
                <c:pt idx="62">
                  <c:v>17.9998</c:v>
                </c:pt>
                <c:pt idx="63">
                  <c:v>18.11290000000003</c:v>
                </c:pt>
                <c:pt idx="64">
                  <c:v>19.04909999999998</c:v>
                </c:pt>
                <c:pt idx="65">
                  <c:v>20.093</c:v>
                </c:pt>
                <c:pt idx="66">
                  <c:v>20.7145</c:v>
                </c:pt>
                <c:pt idx="67">
                  <c:v>20.9448</c:v>
                </c:pt>
                <c:pt idx="68">
                  <c:v>21.08569999999978</c:v>
                </c:pt>
                <c:pt idx="69">
                  <c:v>21.22229999999997</c:v>
                </c:pt>
                <c:pt idx="70">
                  <c:v>21.37280000000003</c:v>
                </c:pt>
                <c:pt idx="71">
                  <c:v>21.43859999999997</c:v>
                </c:pt>
                <c:pt idx="72">
                  <c:v>21.37280000000003</c:v>
                </c:pt>
                <c:pt idx="73">
                  <c:v>21.22229999999997</c:v>
                </c:pt>
                <c:pt idx="74">
                  <c:v>21.08569999999978</c:v>
                </c:pt>
                <c:pt idx="75">
                  <c:v>21.08569999999978</c:v>
                </c:pt>
                <c:pt idx="76">
                  <c:v>21.19879999999995</c:v>
                </c:pt>
                <c:pt idx="77">
                  <c:v>21.3155</c:v>
                </c:pt>
                <c:pt idx="78">
                  <c:v>21.3155</c:v>
                </c:pt>
                <c:pt idx="79">
                  <c:v>21.19879999999995</c:v>
                </c:pt>
                <c:pt idx="80">
                  <c:v>21.08569999999978</c:v>
                </c:pt>
                <c:pt idx="81">
                  <c:v>21.08569999999978</c:v>
                </c:pt>
                <c:pt idx="82">
                  <c:v>21.22229999999997</c:v>
                </c:pt>
                <c:pt idx="83">
                  <c:v>21.37280000000003</c:v>
                </c:pt>
                <c:pt idx="84">
                  <c:v>21.43859999999997</c:v>
                </c:pt>
                <c:pt idx="85">
                  <c:v>21.37280000000003</c:v>
                </c:pt>
                <c:pt idx="86">
                  <c:v>21.22229999999997</c:v>
                </c:pt>
                <c:pt idx="87">
                  <c:v>21.08569999999978</c:v>
                </c:pt>
                <c:pt idx="88">
                  <c:v>21.08569999999978</c:v>
                </c:pt>
                <c:pt idx="89">
                  <c:v>21.22229999999997</c:v>
                </c:pt>
                <c:pt idx="90">
                  <c:v>21.37280000000003</c:v>
                </c:pt>
                <c:pt idx="91">
                  <c:v>21.43859999999997</c:v>
                </c:pt>
                <c:pt idx="92">
                  <c:v>21.37280000000003</c:v>
                </c:pt>
                <c:pt idx="93">
                  <c:v>21.22229999999997</c:v>
                </c:pt>
                <c:pt idx="94">
                  <c:v>21.08569999999978</c:v>
                </c:pt>
                <c:pt idx="95">
                  <c:v>21.08569999999978</c:v>
                </c:pt>
                <c:pt idx="96">
                  <c:v>21.22229999999997</c:v>
                </c:pt>
                <c:pt idx="97">
                  <c:v>21.37280000000003</c:v>
                </c:pt>
                <c:pt idx="98">
                  <c:v>21.43859999999997</c:v>
                </c:pt>
                <c:pt idx="99">
                  <c:v>21.37280000000003</c:v>
                </c:pt>
                <c:pt idx="100">
                  <c:v>21.22229999999997</c:v>
                </c:pt>
                <c:pt idx="101">
                  <c:v>21.08569999999978</c:v>
                </c:pt>
                <c:pt idx="102">
                  <c:v>21.08569999999978</c:v>
                </c:pt>
                <c:pt idx="103">
                  <c:v>21.19879999999995</c:v>
                </c:pt>
                <c:pt idx="104">
                  <c:v>21.3155</c:v>
                </c:pt>
                <c:pt idx="105">
                  <c:v>21.3155</c:v>
                </c:pt>
                <c:pt idx="106">
                  <c:v>21.19879999999995</c:v>
                </c:pt>
                <c:pt idx="107">
                  <c:v>21.08569999999978</c:v>
                </c:pt>
                <c:pt idx="108">
                  <c:v>21.08569999999978</c:v>
                </c:pt>
                <c:pt idx="109">
                  <c:v>21.1753</c:v>
                </c:pt>
                <c:pt idx="110">
                  <c:v>21.07039999999998</c:v>
                </c:pt>
                <c:pt idx="111">
                  <c:v>20.54669999999997</c:v>
                </c:pt>
                <c:pt idx="112">
                  <c:v>19.39480000000003</c:v>
                </c:pt>
                <c:pt idx="113">
                  <c:v>17.92729999999997</c:v>
                </c:pt>
                <c:pt idx="114">
                  <c:v>16.9712</c:v>
                </c:pt>
                <c:pt idx="115">
                  <c:v>17.24439999999997</c:v>
                </c:pt>
                <c:pt idx="116">
                  <c:v>18.54839999999997</c:v>
                </c:pt>
                <c:pt idx="117">
                  <c:v>19.98879999999992</c:v>
                </c:pt>
                <c:pt idx="118">
                  <c:v>20.90729999999998</c:v>
                </c:pt>
                <c:pt idx="119">
                  <c:v>21.23180000000003</c:v>
                </c:pt>
                <c:pt idx="120">
                  <c:v>21.22229999999997</c:v>
                </c:pt>
                <c:pt idx="121">
                  <c:v>21.08569999999978</c:v>
                </c:pt>
                <c:pt idx="122">
                  <c:v>21.08569999999978</c:v>
                </c:pt>
                <c:pt idx="123">
                  <c:v>21.22229999999997</c:v>
                </c:pt>
                <c:pt idx="124">
                  <c:v>21.37280000000003</c:v>
                </c:pt>
                <c:pt idx="125">
                  <c:v>21.43859999999997</c:v>
                </c:pt>
                <c:pt idx="126">
                  <c:v>21.37280000000003</c:v>
                </c:pt>
                <c:pt idx="127">
                  <c:v>21.22229999999997</c:v>
                </c:pt>
                <c:pt idx="128">
                  <c:v>21.08569999999978</c:v>
                </c:pt>
                <c:pt idx="129">
                  <c:v>21.08569999999978</c:v>
                </c:pt>
                <c:pt idx="130">
                  <c:v>21.19879999999995</c:v>
                </c:pt>
                <c:pt idx="131">
                  <c:v>21.3155</c:v>
                </c:pt>
                <c:pt idx="132">
                  <c:v>21.3155</c:v>
                </c:pt>
                <c:pt idx="133">
                  <c:v>21.19879999999995</c:v>
                </c:pt>
                <c:pt idx="134">
                  <c:v>21.08569999999978</c:v>
                </c:pt>
                <c:pt idx="135">
                  <c:v>21.08569999999978</c:v>
                </c:pt>
                <c:pt idx="136">
                  <c:v>21.22229999999997</c:v>
                </c:pt>
                <c:pt idx="137">
                  <c:v>21.37280000000003</c:v>
                </c:pt>
                <c:pt idx="138">
                  <c:v>21.43859999999997</c:v>
                </c:pt>
                <c:pt idx="139">
                  <c:v>21.37280000000003</c:v>
                </c:pt>
                <c:pt idx="140">
                  <c:v>21.22229999999997</c:v>
                </c:pt>
                <c:pt idx="141">
                  <c:v>21.08569999999978</c:v>
                </c:pt>
                <c:pt idx="142">
                  <c:v>21.08569999999978</c:v>
                </c:pt>
                <c:pt idx="143">
                  <c:v>21.22229999999997</c:v>
                </c:pt>
                <c:pt idx="144">
                  <c:v>21.37280000000003</c:v>
                </c:pt>
                <c:pt idx="145">
                  <c:v>21.43859999999997</c:v>
                </c:pt>
                <c:pt idx="146">
                  <c:v>21.37280000000003</c:v>
                </c:pt>
                <c:pt idx="147">
                  <c:v>21.22229999999997</c:v>
                </c:pt>
                <c:pt idx="148">
                  <c:v>21.08569999999978</c:v>
                </c:pt>
                <c:pt idx="149">
                  <c:v>21.08569999999978</c:v>
                </c:pt>
                <c:pt idx="150">
                  <c:v>21.19879999999995</c:v>
                </c:pt>
                <c:pt idx="151">
                  <c:v>21.3155</c:v>
                </c:pt>
                <c:pt idx="152">
                  <c:v>21.3155</c:v>
                </c:pt>
                <c:pt idx="153">
                  <c:v>21.19879999999995</c:v>
                </c:pt>
                <c:pt idx="154">
                  <c:v>21.08569999999978</c:v>
                </c:pt>
                <c:pt idx="155">
                  <c:v>21.08569999999978</c:v>
                </c:pt>
                <c:pt idx="156">
                  <c:v>21.22229999999997</c:v>
                </c:pt>
                <c:pt idx="157">
                  <c:v>21.37280000000003</c:v>
                </c:pt>
                <c:pt idx="158">
                  <c:v>21.43859999999997</c:v>
                </c:pt>
                <c:pt idx="159">
                  <c:v>21.37280000000003</c:v>
                </c:pt>
                <c:pt idx="160">
                  <c:v>21.22229999999997</c:v>
                </c:pt>
                <c:pt idx="161">
                  <c:v>21.06219999999997</c:v>
                </c:pt>
                <c:pt idx="162">
                  <c:v>20.911</c:v>
                </c:pt>
                <c:pt idx="163">
                  <c:v>20.69559999999997</c:v>
                </c:pt>
                <c:pt idx="164">
                  <c:v>20.20349999999993</c:v>
                </c:pt>
                <c:pt idx="165">
                  <c:v>19.494</c:v>
                </c:pt>
                <c:pt idx="166">
                  <c:v>19.005</c:v>
                </c:pt>
                <c:pt idx="167">
                  <c:v>19.1415</c:v>
                </c:pt>
                <c:pt idx="168">
                  <c:v>19.8046</c:v>
                </c:pt>
                <c:pt idx="169">
                  <c:v>20.50049999999997</c:v>
                </c:pt>
                <c:pt idx="170">
                  <c:v>20.8759</c:v>
                </c:pt>
                <c:pt idx="171">
                  <c:v>20.99169999999997</c:v>
                </c:pt>
                <c:pt idx="172">
                  <c:v>21.08569999999978</c:v>
                </c:pt>
                <c:pt idx="173">
                  <c:v>21.22229999999997</c:v>
                </c:pt>
                <c:pt idx="174">
                  <c:v>21.37280000000003</c:v>
                </c:pt>
                <c:pt idx="175">
                  <c:v>21.43859999999997</c:v>
                </c:pt>
                <c:pt idx="176">
                  <c:v>21.37280000000003</c:v>
                </c:pt>
                <c:pt idx="177">
                  <c:v>21.22229999999997</c:v>
                </c:pt>
                <c:pt idx="178">
                  <c:v>21.08569999999978</c:v>
                </c:pt>
                <c:pt idx="179">
                  <c:v>21.08569999999978</c:v>
                </c:pt>
                <c:pt idx="180">
                  <c:v>21.22229999999997</c:v>
                </c:pt>
                <c:pt idx="181">
                  <c:v>21.37280000000003</c:v>
                </c:pt>
                <c:pt idx="182">
                  <c:v>21.43859999999997</c:v>
                </c:pt>
                <c:pt idx="183">
                  <c:v>21.37280000000003</c:v>
                </c:pt>
                <c:pt idx="184">
                  <c:v>21.22229999999997</c:v>
                </c:pt>
                <c:pt idx="185">
                  <c:v>21.08569999999978</c:v>
                </c:pt>
                <c:pt idx="186">
                  <c:v>21.08569999999978</c:v>
                </c:pt>
                <c:pt idx="187">
                  <c:v>21.22229999999997</c:v>
                </c:pt>
                <c:pt idx="188">
                  <c:v>21.37280000000003</c:v>
                </c:pt>
                <c:pt idx="189">
                  <c:v>21.43859999999997</c:v>
                </c:pt>
                <c:pt idx="190">
                  <c:v>21.37280000000003</c:v>
                </c:pt>
                <c:pt idx="191">
                  <c:v>21.22229999999997</c:v>
                </c:pt>
                <c:pt idx="192">
                  <c:v>21.08569999999978</c:v>
                </c:pt>
                <c:pt idx="193">
                  <c:v>21.08569999999978</c:v>
                </c:pt>
                <c:pt idx="194">
                  <c:v>21.19879999999995</c:v>
                </c:pt>
                <c:pt idx="195">
                  <c:v>21.3155</c:v>
                </c:pt>
                <c:pt idx="196">
                  <c:v>21.3155</c:v>
                </c:pt>
                <c:pt idx="197">
                  <c:v>21.19879999999995</c:v>
                </c:pt>
                <c:pt idx="198">
                  <c:v>21.08569999999978</c:v>
                </c:pt>
                <c:pt idx="199">
                  <c:v>21.08569999999978</c:v>
                </c:pt>
                <c:pt idx="200">
                  <c:v>21.22229999999997</c:v>
                </c:pt>
              </c:numCache>
            </c:numRef>
          </c:yVal>
          <c:smooth val="0"/>
        </c:ser>
        <c:ser>
          <c:idx val="11"/>
          <c:order val="3"/>
          <c:tx>
            <c:strRef>
              <c:f>graph!$AH$1</c:f>
              <c:strCache>
                <c:ptCount val="1"/>
                <c:pt idx="0">
                  <c:v>0.5ms, SR 1 TTI, Aggregate UPT</c:v>
                </c:pt>
              </c:strCache>
            </c:strRef>
          </c:tx>
          <c:spPr>
            <a:ln w="19050"/>
          </c:spPr>
          <c:marker>
            <c:symbol val="none"/>
          </c:marker>
          <c:xVal>
            <c:numRef>
              <c:f>graph!$AB$2:$AB$256</c:f>
              <c:numCache>
                <c:formatCode>General</c:formatCode>
                <c:ptCount val="255"/>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pt idx="112">
                  <c:v>0.560000000000002</c:v>
                </c:pt>
                <c:pt idx="113">
                  <c:v>0.564999999999998</c:v>
                </c:pt>
                <c:pt idx="114">
                  <c:v>0.569999999999993</c:v>
                </c:pt>
                <c:pt idx="115">
                  <c:v>0.575000000000004</c:v>
                </c:pt>
                <c:pt idx="116">
                  <c:v>0.579999999999999</c:v>
                </c:pt>
                <c:pt idx="117">
                  <c:v>0.584999999999994</c:v>
                </c:pt>
                <c:pt idx="118">
                  <c:v>0.590000000000003</c:v>
                </c:pt>
                <c:pt idx="119">
                  <c:v>0.594999999999999</c:v>
                </c:pt>
                <c:pt idx="120">
                  <c:v>0.599999999999994</c:v>
                </c:pt>
                <c:pt idx="121">
                  <c:v>0.605000000000004</c:v>
                </c:pt>
                <c:pt idx="122">
                  <c:v>0.609999999999999</c:v>
                </c:pt>
                <c:pt idx="123">
                  <c:v>0.614999999999995</c:v>
                </c:pt>
                <c:pt idx="124">
                  <c:v>0.620000000000005</c:v>
                </c:pt>
                <c:pt idx="125">
                  <c:v>0.625</c:v>
                </c:pt>
                <c:pt idx="126">
                  <c:v>0.629999999999995</c:v>
                </c:pt>
                <c:pt idx="127">
                  <c:v>0.635000000000005</c:v>
                </c:pt>
                <c:pt idx="128">
                  <c:v>0.640000000000002</c:v>
                </c:pt>
                <c:pt idx="129">
                  <c:v>0.644999999999997</c:v>
                </c:pt>
                <c:pt idx="130">
                  <c:v>0.650000000000007</c:v>
                </c:pt>
                <c:pt idx="131">
                  <c:v>0.655000000000002</c:v>
                </c:pt>
                <c:pt idx="132">
                  <c:v>0.659999999999998</c:v>
                </c:pt>
                <c:pt idx="133">
                  <c:v>0.665000000000007</c:v>
                </c:pt>
                <c:pt idx="134">
                  <c:v>0.670000000000003</c:v>
                </c:pt>
                <c:pt idx="135">
                  <c:v>0.674999999999999</c:v>
                </c:pt>
                <c:pt idx="136">
                  <c:v>0.680000000000007</c:v>
                </c:pt>
                <c:pt idx="137">
                  <c:v>0.685000000000002</c:v>
                </c:pt>
                <c:pt idx="138">
                  <c:v>0.689999999999999</c:v>
                </c:pt>
                <c:pt idx="139">
                  <c:v>0.694999999999994</c:v>
                </c:pt>
                <c:pt idx="140">
                  <c:v>0.700000000000003</c:v>
                </c:pt>
                <c:pt idx="141">
                  <c:v>0.704999999999998</c:v>
                </c:pt>
                <c:pt idx="142">
                  <c:v>0.709999999999994</c:v>
                </c:pt>
                <c:pt idx="143">
                  <c:v>0.715000000000003</c:v>
                </c:pt>
                <c:pt idx="144">
                  <c:v>0.719999999999999</c:v>
                </c:pt>
                <c:pt idx="145">
                  <c:v>0.724999999999994</c:v>
                </c:pt>
                <c:pt idx="146">
                  <c:v>0.730000000000004</c:v>
                </c:pt>
                <c:pt idx="147">
                  <c:v>0.734999999999999</c:v>
                </c:pt>
                <c:pt idx="148">
                  <c:v>0.739999999999995</c:v>
                </c:pt>
                <c:pt idx="149">
                  <c:v>0.745000000000005</c:v>
                </c:pt>
                <c:pt idx="150">
                  <c:v>0.75</c:v>
                </c:pt>
                <c:pt idx="151">
                  <c:v>0.754999999999995</c:v>
                </c:pt>
                <c:pt idx="152">
                  <c:v>0.760000000000005</c:v>
                </c:pt>
                <c:pt idx="153">
                  <c:v>0.765000000000002</c:v>
                </c:pt>
                <c:pt idx="154">
                  <c:v>0.769999999999997</c:v>
                </c:pt>
                <c:pt idx="155">
                  <c:v>0.775000000000006</c:v>
                </c:pt>
                <c:pt idx="156">
                  <c:v>0.780000000000001</c:v>
                </c:pt>
                <c:pt idx="157">
                  <c:v>0.784999999999997</c:v>
                </c:pt>
                <c:pt idx="158">
                  <c:v>0.790000000000006</c:v>
                </c:pt>
                <c:pt idx="159">
                  <c:v>0.795000000000002</c:v>
                </c:pt>
                <c:pt idx="160">
                  <c:v>0.799999999999997</c:v>
                </c:pt>
                <c:pt idx="161">
                  <c:v>0.805000000000007</c:v>
                </c:pt>
                <c:pt idx="162">
                  <c:v>0.810000000000002</c:v>
                </c:pt>
                <c:pt idx="163">
                  <c:v>0.814999999999998</c:v>
                </c:pt>
                <c:pt idx="164">
                  <c:v>0.819999999999993</c:v>
                </c:pt>
                <c:pt idx="165">
                  <c:v>0.825000000000003</c:v>
                </c:pt>
                <c:pt idx="166">
                  <c:v>0.829999999999998</c:v>
                </c:pt>
                <c:pt idx="167">
                  <c:v>0.834999999999994</c:v>
                </c:pt>
                <c:pt idx="168">
                  <c:v>0.840000000000003</c:v>
                </c:pt>
                <c:pt idx="169">
                  <c:v>0.844999999999999</c:v>
                </c:pt>
                <c:pt idx="170">
                  <c:v>0.849999999999994</c:v>
                </c:pt>
                <c:pt idx="171">
                  <c:v>0.855000000000004</c:v>
                </c:pt>
                <c:pt idx="172">
                  <c:v>0.859999999999999</c:v>
                </c:pt>
                <c:pt idx="173">
                  <c:v>0.864999999999995</c:v>
                </c:pt>
                <c:pt idx="174">
                  <c:v>0.870000000000005</c:v>
                </c:pt>
                <c:pt idx="175">
                  <c:v>0.875000000000001</c:v>
                </c:pt>
                <c:pt idx="176">
                  <c:v>0.879999999999997</c:v>
                </c:pt>
                <c:pt idx="177">
                  <c:v>0.885000000000005</c:v>
                </c:pt>
                <c:pt idx="178">
                  <c:v>0.890000000000001</c:v>
                </c:pt>
                <c:pt idx="179">
                  <c:v>0.894999999999996</c:v>
                </c:pt>
                <c:pt idx="180">
                  <c:v>0.900000000000006</c:v>
                </c:pt>
                <c:pt idx="181">
                  <c:v>0.905000000000001</c:v>
                </c:pt>
                <c:pt idx="182">
                  <c:v>0.909999999999997</c:v>
                </c:pt>
                <c:pt idx="183">
                  <c:v>0.915000000000006</c:v>
                </c:pt>
                <c:pt idx="184">
                  <c:v>0.920000000000002</c:v>
                </c:pt>
                <c:pt idx="185">
                  <c:v>0.924999999999997</c:v>
                </c:pt>
                <c:pt idx="186">
                  <c:v>0.930000000000007</c:v>
                </c:pt>
                <c:pt idx="187">
                  <c:v>0.935000000000002</c:v>
                </c:pt>
                <c:pt idx="188">
                  <c:v>0.939999999999998</c:v>
                </c:pt>
                <c:pt idx="189">
                  <c:v>0.944999999999993</c:v>
                </c:pt>
                <c:pt idx="190">
                  <c:v>0.950000000000003</c:v>
                </c:pt>
                <c:pt idx="191">
                  <c:v>0.954999999999998</c:v>
                </c:pt>
                <c:pt idx="192">
                  <c:v>0.959999999999994</c:v>
                </c:pt>
                <c:pt idx="193">
                  <c:v>0.965000000000003</c:v>
                </c:pt>
                <c:pt idx="194">
                  <c:v>0.969999999999999</c:v>
                </c:pt>
                <c:pt idx="195">
                  <c:v>0.974999999999994</c:v>
                </c:pt>
                <c:pt idx="196">
                  <c:v>0.980000000000004</c:v>
                </c:pt>
                <c:pt idx="197">
                  <c:v>0.984999999999999</c:v>
                </c:pt>
                <c:pt idx="198">
                  <c:v>0.989999999999995</c:v>
                </c:pt>
                <c:pt idx="199">
                  <c:v>0.995000000000004</c:v>
                </c:pt>
                <c:pt idx="200">
                  <c:v>1.0</c:v>
                </c:pt>
                <c:pt idx="201">
                  <c:v>1.004999999999993</c:v>
                </c:pt>
                <c:pt idx="202">
                  <c:v>1.010000000000005</c:v>
                </c:pt>
                <c:pt idx="203">
                  <c:v>1.015000000000001</c:v>
                </c:pt>
                <c:pt idx="204">
                  <c:v>1.019999999999993</c:v>
                </c:pt>
                <c:pt idx="205">
                  <c:v>1.025000000000006</c:v>
                </c:pt>
                <c:pt idx="206">
                  <c:v>1.030000000000001</c:v>
                </c:pt>
                <c:pt idx="207">
                  <c:v>1.034999999999994</c:v>
                </c:pt>
                <c:pt idx="208">
                  <c:v>1.040000000000006</c:v>
                </c:pt>
                <c:pt idx="209">
                  <c:v>1.045000000000002</c:v>
                </c:pt>
                <c:pt idx="210">
                  <c:v>1.049999999999993</c:v>
                </c:pt>
                <c:pt idx="211">
                  <c:v>1.055000000000007</c:v>
                </c:pt>
                <c:pt idx="212">
                  <c:v>1.060000000000002</c:v>
                </c:pt>
                <c:pt idx="213">
                  <c:v>1.064999999999995</c:v>
                </c:pt>
                <c:pt idx="214">
                  <c:v>1.06999999999999</c:v>
                </c:pt>
                <c:pt idx="215">
                  <c:v>1.075000000000003</c:v>
                </c:pt>
                <c:pt idx="216">
                  <c:v>1.079999999999996</c:v>
                </c:pt>
                <c:pt idx="217">
                  <c:v>1.084999999999992</c:v>
                </c:pt>
                <c:pt idx="218">
                  <c:v>1.090000000000004</c:v>
                </c:pt>
                <c:pt idx="219">
                  <c:v>1.094999999999998</c:v>
                </c:pt>
                <c:pt idx="220">
                  <c:v>1.099999999999992</c:v>
                </c:pt>
                <c:pt idx="221">
                  <c:v>1.105000000000004</c:v>
                </c:pt>
                <c:pt idx="222">
                  <c:v>1.109999999999996</c:v>
                </c:pt>
                <c:pt idx="223">
                  <c:v>1.114999999999994</c:v>
                </c:pt>
                <c:pt idx="224">
                  <c:v>1.120000000000006</c:v>
                </c:pt>
                <c:pt idx="225">
                  <c:v>1.125</c:v>
                </c:pt>
                <c:pt idx="226">
                  <c:v>1.129999999999993</c:v>
                </c:pt>
                <c:pt idx="227">
                  <c:v>1.135000000000005</c:v>
                </c:pt>
                <c:pt idx="228">
                  <c:v>1.140000000000002</c:v>
                </c:pt>
                <c:pt idx="229">
                  <c:v>1.144999999999996</c:v>
                </c:pt>
                <c:pt idx="230">
                  <c:v>1.150000000000006</c:v>
                </c:pt>
                <c:pt idx="231">
                  <c:v>1.155000000000001</c:v>
                </c:pt>
                <c:pt idx="232">
                  <c:v>1.159999999999994</c:v>
                </c:pt>
                <c:pt idx="233">
                  <c:v>1.165000000000006</c:v>
                </c:pt>
                <c:pt idx="234">
                  <c:v>1.170000000000002</c:v>
                </c:pt>
                <c:pt idx="235">
                  <c:v>1.174999999999996</c:v>
                </c:pt>
                <c:pt idx="236">
                  <c:v>1.18000000000001</c:v>
                </c:pt>
                <c:pt idx="237">
                  <c:v>1.185000000000002</c:v>
                </c:pt>
                <c:pt idx="238">
                  <c:v>1.189999999999995</c:v>
                </c:pt>
                <c:pt idx="239">
                  <c:v>1.194999999999993</c:v>
                </c:pt>
                <c:pt idx="240">
                  <c:v>1.200000000000003</c:v>
                </c:pt>
                <c:pt idx="241">
                  <c:v>1.204999999999996</c:v>
                </c:pt>
                <c:pt idx="242">
                  <c:v>1.20999999999999</c:v>
                </c:pt>
                <c:pt idx="243">
                  <c:v>1.215000000000003</c:v>
                </c:pt>
                <c:pt idx="244">
                  <c:v>1.219999999999995</c:v>
                </c:pt>
                <c:pt idx="245">
                  <c:v>1.224999999999992</c:v>
                </c:pt>
                <c:pt idx="246">
                  <c:v>1.230000000000004</c:v>
                </c:pt>
                <c:pt idx="247">
                  <c:v>1.234999999999996</c:v>
                </c:pt>
                <c:pt idx="248">
                  <c:v>1.239999999999991</c:v>
                </c:pt>
                <c:pt idx="249">
                  <c:v>1.245000000000004</c:v>
                </c:pt>
                <c:pt idx="250">
                  <c:v>1.25</c:v>
                </c:pt>
                <c:pt idx="251">
                  <c:v>1.254999999999993</c:v>
                </c:pt>
                <c:pt idx="252">
                  <c:v>1.260000000000005</c:v>
                </c:pt>
                <c:pt idx="253">
                  <c:v>1.265000000000001</c:v>
                </c:pt>
                <c:pt idx="254">
                  <c:v>1.269999999999993</c:v>
                </c:pt>
              </c:numCache>
            </c:numRef>
          </c:xVal>
          <c:yVal>
            <c:numRef>
              <c:f>graph!$AH$2:$AH$256</c:f>
              <c:numCache>
                <c:formatCode>General</c:formatCode>
                <c:ptCount val="255"/>
                <c:pt idx="0">
                  <c:v>0.0</c:v>
                </c:pt>
                <c:pt idx="1">
                  <c:v>0.0</c:v>
                </c:pt>
                <c:pt idx="2">
                  <c:v>0.0</c:v>
                </c:pt>
                <c:pt idx="3">
                  <c:v>0.0236000000000214</c:v>
                </c:pt>
                <c:pt idx="4">
                  <c:v>0.0188800000000172</c:v>
                </c:pt>
                <c:pt idx="5">
                  <c:v>0.815733333334077</c:v>
                </c:pt>
                <c:pt idx="6">
                  <c:v>1.727771428572997</c:v>
                </c:pt>
                <c:pt idx="7">
                  <c:v>2.411800000002187</c:v>
                </c:pt>
                <c:pt idx="8">
                  <c:v>3.743822222225618</c:v>
                </c:pt>
                <c:pt idx="9">
                  <c:v>5.529440000005009</c:v>
                </c:pt>
                <c:pt idx="10">
                  <c:v>6.990400000006338</c:v>
                </c:pt>
                <c:pt idx="11">
                  <c:v>7.207866666673205</c:v>
                </c:pt>
                <c:pt idx="12">
                  <c:v>8.314953846161387</c:v>
                </c:pt>
                <c:pt idx="13">
                  <c:v>9.263885714294121</c:v>
                </c:pt>
                <c:pt idx="14">
                  <c:v>10.0862933333425</c:v>
                </c:pt>
                <c:pt idx="15">
                  <c:v>10.80590000000982</c:v>
                </c:pt>
                <c:pt idx="16">
                  <c:v>11.29967058824555</c:v>
                </c:pt>
                <c:pt idx="17">
                  <c:v>11.87191111112187</c:v>
                </c:pt>
                <c:pt idx="18">
                  <c:v>12.38391578948492</c:v>
                </c:pt>
                <c:pt idx="19">
                  <c:v>12.84472000001165</c:v>
                </c:pt>
                <c:pt idx="20">
                  <c:v>13.26163809525012</c:v>
                </c:pt>
                <c:pt idx="21">
                  <c:v>13.64065454546694</c:v>
                </c:pt>
                <c:pt idx="22">
                  <c:v>13.98671304349095</c:v>
                </c:pt>
                <c:pt idx="23">
                  <c:v>14.20393333334624</c:v>
                </c:pt>
                <c:pt idx="24">
                  <c:v>14.49977600001315</c:v>
                </c:pt>
                <c:pt idx="25">
                  <c:v>14.77286153847495</c:v>
                </c:pt>
                <c:pt idx="26">
                  <c:v>15.02571851853215</c:v>
                </c:pt>
                <c:pt idx="27">
                  <c:v>15.26051428572812</c:v>
                </c:pt>
                <c:pt idx="28">
                  <c:v>15.47911724139335</c:v>
                </c:pt>
                <c:pt idx="29">
                  <c:v>15.60314666668082</c:v>
                </c:pt>
                <c:pt idx="30">
                  <c:v>15.79659354840142</c:v>
                </c:pt>
                <c:pt idx="31">
                  <c:v>15.97795000001449</c:v>
                </c:pt>
                <c:pt idx="32">
                  <c:v>16.14831515152979</c:v>
                </c:pt>
                <c:pt idx="33">
                  <c:v>16.3086588235442</c:v>
                </c:pt>
                <c:pt idx="34">
                  <c:v>16.45984000001492</c:v>
                </c:pt>
                <c:pt idx="35">
                  <c:v>16.60262222223722</c:v>
                </c:pt>
                <c:pt idx="36">
                  <c:v>16.67282162163677</c:v>
                </c:pt>
                <c:pt idx="37">
                  <c:v>16.80248421054152</c:v>
                </c:pt>
                <c:pt idx="38">
                  <c:v>16.92549743591275</c:v>
                </c:pt>
                <c:pt idx="39">
                  <c:v>17.04236000001545</c:v>
                </c:pt>
                <c:pt idx="40">
                  <c:v>17.15352195123506</c:v>
                </c:pt>
                <c:pt idx="41">
                  <c:v>17.25939047620612</c:v>
                </c:pt>
                <c:pt idx="42">
                  <c:v>17.36033488373662</c:v>
                </c:pt>
                <c:pt idx="43">
                  <c:v>17.40214545456111</c:v>
                </c:pt>
                <c:pt idx="44">
                  <c:v>17.49543111112692</c:v>
                </c:pt>
                <c:pt idx="45">
                  <c:v>17.58466086958112</c:v>
                </c:pt>
                <c:pt idx="46">
                  <c:v>17.6700936170373</c:v>
                </c:pt>
                <c:pt idx="47">
                  <c:v>17.75196666668281</c:v>
                </c:pt>
                <c:pt idx="48">
                  <c:v>17.83049795919984</c:v>
                </c:pt>
                <c:pt idx="49">
                  <c:v>17.85788800001624</c:v>
                </c:pt>
                <c:pt idx="50">
                  <c:v>17.9312627451143</c:v>
                </c:pt>
                <c:pt idx="51">
                  <c:v>18.0018153846317</c:v>
                </c:pt>
                <c:pt idx="52">
                  <c:v>18.06970566039373</c:v>
                </c:pt>
                <c:pt idx="53">
                  <c:v>18.13508148149793</c:v>
                </c:pt>
                <c:pt idx="54">
                  <c:v>18.19808000001653</c:v>
                </c:pt>
                <c:pt idx="55">
                  <c:v>18.25882857144509</c:v>
                </c:pt>
                <c:pt idx="56">
                  <c:v>18.27534035089372</c:v>
                </c:pt>
                <c:pt idx="57">
                  <c:v>18.33266206898213</c:v>
                </c:pt>
                <c:pt idx="58">
                  <c:v>18.38804067798272</c:v>
                </c:pt>
                <c:pt idx="59">
                  <c:v>18.44157333335002</c:v>
                </c:pt>
                <c:pt idx="60">
                  <c:v>18.4933508196889</c:v>
                </c:pt>
                <c:pt idx="61">
                  <c:v>18.54345806453295</c:v>
                </c:pt>
                <c:pt idx="62">
                  <c:v>18.55387936509624</c:v>
                </c:pt>
                <c:pt idx="63">
                  <c:v>18.37647500001671</c:v>
                </c:pt>
                <c:pt idx="64">
                  <c:v>18.42606769232441</c:v>
                </c:pt>
                <c:pt idx="65">
                  <c:v>18.47415757577429</c:v>
                </c:pt>
                <c:pt idx="66">
                  <c:v>18.52081194031529</c:v>
                </c:pt>
                <c:pt idx="67">
                  <c:v>18.56609411766389</c:v>
                </c:pt>
                <c:pt idx="68">
                  <c:v>18.57528115943714</c:v>
                </c:pt>
                <c:pt idx="69">
                  <c:v>18.61849142858835</c:v>
                </c:pt>
                <c:pt idx="70">
                  <c:v>18.66048450705919</c:v>
                </c:pt>
                <c:pt idx="71">
                  <c:v>18.70131111112808</c:v>
                </c:pt>
                <c:pt idx="72">
                  <c:v>18.74101917809919</c:v>
                </c:pt>
                <c:pt idx="73">
                  <c:v>18.7796540540711</c:v>
                </c:pt>
                <c:pt idx="74">
                  <c:v>18.8172586666838</c:v>
                </c:pt>
                <c:pt idx="75">
                  <c:v>18.82229473685919</c:v>
                </c:pt>
                <c:pt idx="76">
                  <c:v>18.85836883118591</c:v>
                </c:pt>
                <c:pt idx="77">
                  <c:v>18.89351794873505</c:v>
                </c:pt>
                <c:pt idx="78">
                  <c:v>18.92777721520703</c:v>
                </c:pt>
                <c:pt idx="79">
                  <c:v>18.96118000001719</c:v>
                </c:pt>
                <c:pt idx="80">
                  <c:v>18.9937580247086</c:v>
                </c:pt>
                <c:pt idx="81">
                  <c:v>18.99627317074892</c:v>
                </c:pt>
                <c:pt idx="82">
                  <c:v>19.02764337351111</c:v>
                </c:pt>
                <c:pt idx="83">
                  <c:v>19.05826666668397</c:v>
                </c:pt>
                <c:pt idx="84">
                  <c:v>19.08816941178203</c:v>
                </c:pt>
                <c:pt idx="85">
                  <c:v>19.11737674420345</c:v>
                </c:pt>
                <c:pt idx="86">
                  <c:v>19.14591264369555</c:v>
                </c:pt>
                <c:pt idx="87">
                  <c:v>19.17380000001745</c:v>
                </c:pt>
                <c:pt idx="88">
                  <c:v>19.17409438203989</c:v>
                </c:pt>
                <c:pt idx="89">
                  <c:v>19.20104888890629</c:v>
                </c:pt>
                <c:pt idx="90">
                  <c:v>19.22741098902845</c:v>
                </c:pt>
                <c:pt idx="91">
                  <c:v>19.25320000001749</c:v>
                </c:pt>
                <c:pt idx="92">
                  <c:v>19.27843440861966</c:v>
                </c:pt>
                <c:pt idx="93">
                  <c:v>19.30313191491113</c:v>
                </c:pt>
                <c:pt idx="94">
                  <c:v>19.32730947370172</c:v>
                </c:pt>
                <c:pt idx="95">
                  <c:v>19.32598333335089</c:v>
                </c:pt>
                <c:pt idx="96">
                  <c:v>19.34942680414106</c:v>
                </c:pt>
                <c:pt idx="97">
                  <c:v>19.37239183675229</c:v>
                </c:pt>
                <c:pt idx="98">
                  <c:v>19.3948929293106</c:v>
                </c:pt>
                <c:pt idx="99">
                  <c:v>19.41694400001764</c:v>
                </c:pt>
                <c:pt idx="100">
                  <c:v>19.43855841585924</c:v>
                </c:pt>
                <c:pt idx="101">
                  <c:v>19.45974901962548</c:v>
                </c:pt>
                <c:pt idx="102">
                  <c:v>19.45722718448369</c:v>
                </c:pt>
                <c:pt idx="103">
                  <c:v>19.47783076924852</c:v>
                </c:pt>
                <c:pt idx="104">
                  <c:v>19.49804190477958</c:v>
                </c:pt>
                <c:pt idx="105">
                  <c:v>19.51787169813097</c:v>
                </c:pt>
                <c:pt idx="106">
                  <c:v>19.53733084113918</c:v>
                </c:pt>
                <c:pt idx="107">
                  <c:v>19.55642962964739</c:v>
                </c:pt>
                <c:pt idx="108">
                  <c:v>19.55315963304529</c:v>
                </c:pt>
                <c:pt idx="109">
                  <c:v>19.57176727274501</c:v>
                </c:pt>
                <c:pt idx="110">
                  <c:v>19.59003963965743</c:v>
                </c:pt>
                <c:pt idx="111">
                  <c:v>19.60798571430357</c:v>
                </c:pt>
                <c:pt idx="112">
                  <c:v>19.62561415930983</c:v>
                </c:pt>
                <c:pt idx="113">
                  <c:v>19.64293333335112</c:v>
                </c:pt>
                <c:pt idx="114">
                  <c:v>19.61821217393082</c:v>
                </c:pt>
                <c:pt idx="115">
                  <c:v>19.49046896553493</c:v>
                </c:pt>
                <c:pt idx="116">
                  <c:v>19.50849914531683</c:v>
                </c:pt>
                <c:pt idx="117">
                  <c:v>19.52622372883129</c:v>
                </c:pt>
                <c:pt idx="118">
                  <c:v>19.54365042018581</c:v>
                </c:pt>
                <c:pt idx="119">
                  <c:v>19.56078666668443</c:v>
                </c:pt>
                <c:pt idx="120">
                  <c:v>19.57763966943922</c:v>
                </c:pt>
                <c:pt idx="121">
                  <c:v>19.59421639346041</c:v>
                </c:pt>
                <c:pt idx="122">
                  <c:v>19.59101138213159</c:v>
                </c:pt>
                <c:pt idx="123">
                  <c:v>19.6072129032436</c:v>
                </c:pt>
                <c:pt idx="124">
                  <c:v>19.62315520001783</c:v>
                </c:pt>
                <c:pt idx="125">
                  <c:v>19.63884444446226</c:v>
                </c:pt>
                <c:pt idx="126">
                  <c:v>19.65428661419106</c:v>
                </c:pt>
                <c:pt idx="127">
                  <c:v>19.66948750001783</c:v>
                </c:pt>
                <c:pt idx="128">
                  <c:v>19.68445271319615</c:v>
                </c:pt>
                <c:pt idx="129">
                  <c:v>19.68072615386398</c:v>
                </c:pt>
                <c:pt idx="130">
                  <c:v>19.69537709925455</c:v>
                </c:pt>
                <c:pt idx="131">
                  <c:v>19.70980606062393</c:v>
                </c:pt>
                <c:pt idx="132">
                  <c:v>19.72401804513068</c:v>
                </c:pt>
                <c:pt idx="133">
                  <c:v>19.73801791046563</c:v>
                </c:pt>
                <c:pt idx="134">
                  <c:v>19.75181037038829</c:v>
                </c:pt>
                <c:pt idx="135">
                  <c:v>19.74775294119435</c:v>
                </c:pt>
                <c:pt idx="136">
                  <c:v>19.76127299271866</c:v>
                </c:pt>
                <c:pt idx="137">
                  <c:v>19.77459710146719</c:v>
                </c:pt>
                <c:pt idx="138">
                  <c:v>19.78772949642078</c:v>
                </c:pt>
                <c:pt idx="139">
                  <c:v>19.80067428573221</c:v>
                </c:pt>
                <c:pt idx="140">
                  <c:v>19.81343546101091</c:v>
                </c:pt>
                <c:pt idx="141">
                  <c:v>19.82601690142643</c:v>
                </c:pt>
                <c:pt idx="142">
                  <c:v>19.82163916085714</c:v>
                </c:pt>
                <c:pt idx="143">
                  <c:v>19.83398888890691</c:v>
                </c:pt>
                <c:pt idx="144">
                  <c:v>19.84616827588007</c:v>
                </c:pt>
                <c:pt idx="145">
                  <c:v>19.85818082193579</c:v>
                </c:pt>
                <c:pt idx="146">
                  <c:v>19.87002993199079</c:v>
                </c:pt>
                <c:pt idx="147">
                  <c:v>19.88171891893693</c:v>
                </c:pt>
                <c:pt idx="148">
                  <c:v>19.89325100672945</c:v>
                </c:pt>
                <c:pt idx="149">
                  <c:v>19.88862933335112</c:v>
                </c:pt>
                <c:pt idx="150">
                  <c:v>19.89996291392531</c:v>
                </c:pt>
                <c:pt idx="151">
                  <c:v>19.91114736843911</c:v>
                </c:pt>
                <c:pt idx="152">
                  <c:v>19.92218562093307</c:v>
                </c:pt>
                <c:pt idx="153">
                  <c:v>19.93308051949863</c:v>
                </c:pt>
                <c:pt idx="154">
                  <c:v>19.94383483872754</c:v>
                </c:pt>
                <c:pt idx="155">
                  <c:v>19.93906666668478</c:v>
                </c:pt>
                <c:pt idx="156">
                  <c:v>19.94964585989069</c:v>
                </c:pt>
                <c:pt idx="157">
                  <c:v>19.9600911392586</c:v>
                </c:pt>
                <c:pt idx="158">
                  <c:v>19.97040503146463</c:v>
                </c:pt>
                <c:pt idx="159">
                  <c:v>19.98059000001809</c:v>
                </c:pt>
                <c:pt idx="160">
                  <c:v>19.99064844722302</c:v>
                </c:pt>
                <c:pt idx="161">
                  <c:v>20.00058271606751</c:v>
                </c:pt>
                <c:pt idx="162">
                  <c:v>19.99567116566229</c:v>
                </c:pt>
                <c:pt idx="163">
                  <c:v>20.00545365855472</c:v>
                </c:pt>
                <c:pt idx="164">
                  <c:v>20.01511757577562</c:v>
                </c:pt>
                <c:pt idx="165">
                  <c:v>20.02466506025915</c:v>
                </c:pt>
                <c:pt idx="166">
                  <c:v>20.01972694612572</c:v>
                </c:pt>
                <c:pt idx="167">
                  <c:v>19.97199047620861</c:v>
                </c:pt>
                <c:pt idx="168">
                  <c:v>19.98162366865713</c:v>
                </c:pt>
                <c:pt idx="169">
                  <c:v>19.99114352942983</c:v>
                </c:pt>
                <c:pt idx="170">
                  <c:v>20.00055204680173</c:v>
                </c:pt>
                <c:pt idx="171">
                  <c:v>20.0098511628089</c:v>
                </c:pt>
                <c:pt idx="172">
                  <c:v>20.00516994221466</c:v>
                </c:pt>
                <c:pt idx="173">
                  <c:v>20.01433563220204</c:v>
                </c:pt>
                <c:pt idx="174">
                  <c:v>20.02339657144668</c:v>
                </c:pt>
                <c:pt idx="175">
                  <c:v>20.0323545454727</c:v>
                </c:pt>
                <c:pt idx="176">
                  <c:v>20.04121129945319</c:v>
                </c:pt>
                <c:pt idx="177">
                  <c:v>20.04996853934401</c:v>
                </c:pt>
                <c:pt idx="178">
                  <c:v>20.05862793297891</c:v>
                </c:pt>
                <c:pt idx="179">
                  <c:v>20.05385777779595</c:v>
                </c:pt>
                <c:pt idx="180">
                  <c:v>20.06240000001818</c:v>
                </c:pt>
                <c:pt idx="181">
                  <c:v>20.07084835166654</c:v>
                </c:pt>
                <c:pt idx="182">
                  <c:v>20.07920437160289</c:v>
                </c:pt>
                <c:pt idx="183">
                  <c:v>20.08746956523559</c:v>
                </c:pt>
                <c:pt idx="184">
                  <c:v>20.09564540542359</c:v>
                </c:pt>
                <c:pt idx="185">
                  <c:v>20.10373333335149</c:v>
                </c:pt>
                <c:pt idx="186">
                  <c:v>20.09890053477752</c:v>
                </c:pt>
                <c:pt idx="187">
                  <c:v>20.10688510640124</c:v>
                </c:pt>
                <c:pt idx="188">
                  <c:v>20.11478518520345</c:v>
                </c:pt>
                <c:pt idx="189">
                  <c:v>20.12260210528135</c:v>
                </c:pt>
                <c:pt idx="190">
                  <c:v>20.13033717279309</c:v>
                </c:pt>
                <c:pt idx="191">
                  <c:v>20.13799166668496</c:v>
                </c:pt>
                <c:pt idx="192">
                  <c:v>20.14556683939649</c:v>
                </c:pt>
                <c:pt idx="193">
                  <c:v>20.14069278352317</c:v>
                </c:pt>
                <c:pt idx="194">
                  <c:v>20.1481764102747</c:v>
                </c:pt>
                <c:pt idx="195">
                  <c:v>20.15558367348763</c:v>
                </c:pt>
                <c:pt idx="196">
                  <c:v>20.16291573605891</c:v>
                </c:pt>
                <c:pt idx="197">
                  <c:v>20.17017373739203</c:v>
                </c:pt>
                <c:pt idx="198">
                  <c:v>20.17735879398816</c:v>
                </c:pt>
                <c:pt idx="199">
                  <c:v>20.17247200001827</c:v>
                </c:pt>
                <c:pt idx="200">
                  <c:v>20.17957412937153</c:v>
                </c:pt>
                <c:pt idx="201">
                  <c:v>20.18660594061233</c:v>
                </c:pt>
                <c:pt idx="202">
                  <c:v>20.1935684729247</c:v>
                </c:pt>
                <c:pt idx="203">
                  <c:v>20.20046274511633</c:v>
                </c:pt>
                <c:pt idx="204">
                  <c:v>20.20728975611586</c:v>
                </c:pt>
                <c:pt idx="205">
                  <c:v>20.21405048545524</c:v>
                </c:pt>
                <c:pt idx="206">
                  <c:v>20.20915169083958</c:v>
                </c:pt>
                <c:pt idx="207">
                  <c:v>20.21583846155681</c:v>
                </c:pt>
                <c:pt idx="208">
                  <c:v>20.22246124403743</c:v>
                </c:pt>
                <c:pt idx="209">
                  <c:v>20.22902095239924</c:v>
                </c:pt>
                <c:pt idx="210">
                  <c:v>20.23551848343065</c:v>
                </c:pt>
                <c:pt idx="211">
                  <c:v>20.24195471699951</c:v>
                </c:pt>
                <c:pt idx="212">
                  <c:v>20.24833051645022</c:v>
                </c:pt>
                <c:pt idx="213">
                  <c:v>20.24343177571922</c:v>
                </c:pt>
                <c:pt idx="214">
                  <c:v>20.24974139536695</c:v>
                </c:pt>
                <c:pt idx="215">
                  <c:v>20.25599259261093</c:v>
                </c:pt>
                <c:pt idx="216">
                  <c:v>20.26218617513342</c:v>
                </c:pt>
                <c:pt idx="217">
                  <c:v>20.26832293579796</c:v>
                </c:pt>
                <c:pt idx="218">
                  <c:v>20.23056803654799</c:v>
                </c:pt>
                <c:pt idx="219">
                  <c:v>20.1931563636547</c:v>
                </c:pt>
                <c:pt idx="220">
                  <c:v>20.19952217196376</c:v>
                </c:pt>
                <c:pt idx="221">
                  <c:v>20.20583063064893</c:v>
                </c:pt>
                <c:pt idx="222">
                  <c:v>20.20583063064893</c:v>
                </c:pt>
                <c:pt idx="223">
                  <c:v>20.20583063064893</c:v>
                </c:pt>
                <c:pt idx="224">
                  <c:v>20.20583063064893</c:v>
                </c:pt>
                <c:pt idx="225">
                  <c:v>20.20583063064893</c:v>
                </c:pt>
                <c:pt idx="226">
                  <c:v>20.20583063064893</c:v>
                </c:pt>
                <c:pt idx="227">
                  <c:v>20.20583063064893</c:v>
                </c:pt>
                <c:pt idx="228">
                  <c:v>20.20583063064893</c:v>
                </c:pt>
                <c:pt idx="229">
                  <c:v>20.20583063064893</c:v>
                </c:pt>
                <c:pt idx="230">
                  <c:v>20.20583063064893</c:v>
                </c:pt>
                <c:pt idx="231">
                  <c:v>20.20583063064893</c:v>
                </c:pt>
                <c:pt idx="232">
                  <c:v>20.20583063064893</c:v>
                </c:pt>
                <c:pt idx="233">
                  <c:v>20.20583063064893</c:v>
                </c:pt>
                <c:pt idx="234">
                  <c:v>20.20583063064893</c:v>
                </c:pt>
                <c:pt idx="235">
                  <c:v>20.20583063064893</c:v>
                </c:pt>
                <c:pt idx="236">
                  <c:v>20.20583063064893</c:v>
                </c:pt>
                <c:pt idx="237">
                  <c:v>20.20583063064893</c:v>
                </c:pt>
                <c:pt idx="238">
                  <c:v>20.20583063064893</c:v>
                </c:pt>
                <c:pt idx="239">
                  <c:v>20.20583063064893</c:v>
                </c:pt>
                <c:pt idx="240">
                  <c:v>20.20583063064893</c:v>
                </c:pt>
                <c:pt idx="241">
                  <c:v>20.20583063064893</c:v>
                </c:pt>
                <c:pt idx="242">
                  <c:v>20.20583063064893</c:v>
                </c:pt>
                <c:pt idx="243">
                  <c:v>20.20583063064893</c:v>
                </c:pt>
                <c:pt idx="244">
                  <c:v>20.20583063064893</c:v>
                </c:pt>
                <c:pt idx="245">
                  <c:v>20.20583063064893</c:v>
                </c:pt>
                <c:pt idx="246">
                  <c:v>20.20583063064893</c:v>
                </c:pt>
                <c:pt idx="247">
                  <c:v>20.20583063064893</c:v>
                </c:pt>
                <c:pt idx="248">
                  <c:v>20.20583063064893</c:v>
                </c:pt>
                <c:pt idx="249">
                  <c:v>20.20583063064893</c:v>
                </c:pt>
                <c:pt idx="250">
                  <c:v>20.20583063064893</c:v>
                </c:pt>
                <c:pt idx="251">
                  <c:v>20.20583063064893</c:v>
                </c:pt>
                <c:pt idx="252">
                  <c:v>20.20583063064893</c:v>
                </c:pt>
                <c:pt idx="253">
                  <c:v>20.20583063064893</c:v>
                </c:pt>
                <c:pt idx="254">
                  <c:v>20.20583063064893</c:v>
                </c:pt>
              </c:numCache>
            </c:numRef>
          </c:yVal>
          <c:smooth val="0"/>
        </c:ser>
        <c:ser>
          <c:idx val="8"/>
          <c:order val="4"/>
          <c:tx>
            <c:strRef>
              <c:f>graph!$Q$1</c:f>
              <c:strCache>
                <c:ptCount val="1"/>
                <c:pt idx="0">
                  <c:v>1ms, SR 1 TTI, Inst Thr</c:v>
                </c:pt>
              </c:strCache>
            </c:strRef>
          </c:tx>
          <c:spPr>
            <a:ln w="19050"/>
          </c:spPr>
          <c:marker>
            <c:symbol val="none"/>
          </c:marker>
          <c:xVal>
            <c:numRef>
              <c:f>graph!$L$2:$L$102</c:f>
              <c:numCache>
                <c:formatCode>General</c:formatCode>
                <c:ptCount val="101"/>
                <c:pt idx="0">
                  <c:v>0.0</c:v>
                </c:pt>
                <c:pt idx="1">
                  <c:v>0.0100000000000051</c:v>
                </c:pt>
                <c:pt idx="2">
                  <c:v>0.019999999999996</c:v>
                </c:pt>
                <c:pt idx="3">
                  <c:v>0.0300000000000011</c:v>
                </c:pt>
                <c:pt idx="4">
                  <c:v>0.0400000000000063</c:v>
                </c:pt>
                <c:pt idx="5">
                  <c:v>0.0499999999999973</c:v>
                </c:pt>
                <c:pt idx="6">
                  <c:v>0.0600000000000023</c:v>
                </c:pt>
                <c:pt idx="7">
                  <c:v>0.0699999999999932</c:v>
                </c:pt>
                <c:pt idx="8">
                  <c:v>0.0799999999999984</c:v>
                </c:pt>
                <c:pt idx="9">
                  <c:v>0.0900000000000035</c:v>
                </c:pt>
                <c:pt idx="10">
                  <c:v>0.0999999999999944</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0.319999999999994</c:v>
                </c:pt>
                <c:pt idx="33">
                  <c:v>0.329999999999999</c:v>
                </c:pt>
                <c:pt idx="34">
                  <c:v>0.340000000000003</c:v>
                </c:pt>
                <c:pt idx="35">
                  <c:v>0.349999999999994</c:v>
                </c:pt>
                <c:pt idx="36">
                  <c:v>0.359999999999999</c:v>
                </c:pt>
                <c:pt idx="37">
                  <c:v>0.370000000000005</c:v>
                </c:pt>
                <c:pt idx="38">
                  <c:v>0.379999999999997</c:v>
                </c:pt>
                <c:pt idx="39">
                  <c:v>0.390000000000001</c:v>
                </c:pt>
                <c:pt idx="40">
                  <c:v>0.400000000000006</c:v>
                </c:pt>
                <c:pt idx="41">
                  <c:v>0.409999999999997</c:v>
                </c:pt>
                <c:pt idx="42">
                  <c:v>0.420000000000002</c:v>
                </c:pt>
                <c:pt idx="43">
                  <c:v>0.430000000000007</c:v>
                </c:pt>
                <c:pt idx="44">
                  <c:v>0.439999999999999</c:v>
                </c:pt>
                <c:pt idx="45">
                  <c:v>0.450000000000003</c:v>
                </c:pt>
                <c:pt idx="46">
                  <c:v>0.459999999999994</c:v>
                </c:pt>
                <c:pt idx="47">
                  <c:v>0.469999999999999</c:v>
                </c:pt>
                <c:pt idx="48">
                  <c:v>0.480000000000004</c:v>
                </c:pt>
                <c:pt idx="49">
                  <c:v>0.489999999999996</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0.579999999999999</c:v>
                </c:pt>
                <c:pt idx="59">
                  <c:v>0.590000000000003</c:v>
                </c:pt>
                <c:pt idx="60">
                  <c:v>0.599999999999994</c:v>
                </c:pt>
                <c:pt idx="61">
                  <c:v>0.609999999999999</c:v>
                </c:pt>
                <c:pt idx="62">
                  <c:v>0.620000000000005</c:v>
                </c:pt>
                <c:pt idx="63">
                  <c:v>0.629999999999995</c:v>
                </c:pt>
                <c:pt idx="64">
                  <c:v>0.640000000000002</c:v>
                </c:pt>
                <c:pt idx="65">
                  <c:v>0.650000000000007</c:v>
                </c:pt>
                <c:pt idx="66">
                  <c:v>0.659999999999998</c:v>
                </c:pt>
                <c:pt idx="67">
                  <c:v>0.670000000000003</c:v>
                </c:pt>
                <c:pt idx="68">
                  <c:v>0.680000000000007</c:v>
                </c:pt>
                <c:pt idx="69">
                  <c:v>0.689999999999999</c:v>
                </c:pt>
                <c:pt idx="70">
                  <c:v>0.700000000000003</c:v>
                </c:pt>
                <c:pt idx="71">
                  <c:v>0.709999999999994</c:v>
                </c:pt>
                <c:pt idx="72">
                  <c:v>0.719999999999999</c:v>
                </c:pt>
                <c:pt idx="73">
                  <c:v>0.730000000000004</c:v>
                </c:pt>
                <c:pt idx="74">
                  <c:v>0.739999999999995</c:v>
                </c:pt>
                <c:pt idx="75">
                  <c:v>0.75</c:v>
                </c:pt>
                <c:pt idx="76">
                  <c:v>0.760000000000005</c:v>
                </c:pt>
                <c:pt idx="77">
                  <c:v>0.769999999999997</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0.879999999999997</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numCache>
            </c:numRef>
          </c:xVal>
          <c:yVal>
            <c:numRef>
              <c:f>graph!$Q$2:$Q$102</c:f>
              <c:numCache>
                <c:formatCode>General</c:formatCode>
                <c:ptCount val="101"/>
                <c:pt idx="0">
                  <c:v>0.0</c:v>
                </c:pt>
                <c:pt idx="1">
                  <c:v>0.0274</c:v>
                </c:pt>
                <c:pt idx="2">
                  <c:v>0.3903</c:v>
                </c:pt>
                <c:pt idx="3">
                  <c:v>1.7983</c:v>
                </c:pt>
                <c:pt idx="4">
                  <c:v>3.6613</c:v>
                </c:pt>
                <c:pt idx="5">
                  <c:v>4.8032</c:v>
                </c:pt>
                <c:pt idx="6">
                  <c:v>7.2263</c:v>
                </c:pt>
                <c:pt idx="7">
                  <c:v>9.8984</c:v>
                </c:pt>
                <c:pt idx="8">
                  <c:v>11.7805</c:v>
                </c:pt>
                <c:pt idx="9">
                  <c:v>15.2753</c:v>
                </c:pt>
                <c:pt idx="10">
                  <c:v>19.39099999999999</c:v>
                </c:pt>
                <c:pt idx="11">
                  <c:v>20.29469999999997</c:v>
                </c:pt>
                <c:pt idx="12">
                  <c:v>20.1016</c:v>
                </c:pt>
                <c:pt idx="13">
                  <c:v>20.751</c:v>
                </c:pt>
                <c:pt idx="14">
                  <c:v>20.94839999999981</c:v>
                </c:pt>
                <c:pt idx="15">
                  <c:v>21.3258</c:v>
                </c:pt>
                <c:pt idx="16">
                  <c:v>21.5474</c:v>
                </c:pt>
                <c:pt idx="17">
                  <c:v>21.3258</c:v>
                </c:pt>
                <c:pt idx="18">
                  <c:v>21.0011</c:v>
                </c:pt>
                <c:pt idx="19">
                  <c:v>21.3258</c:v>
                </c:pt>
                <c:pt idx="20">
                  <c:v>21.5474</c:v>
                </c:pt>
                <c:pt idx="21">
                  <c:v>21.3258</c:v>
                </c:pt>
                <c:pt idx="22">
                  <c:v>21.0011</c:v>
                </c:pt>
                <c:pt idx="23">
                  <c:v>21.29949999999993</c:v>
                </c:pt>
                <c:pt idx="24">
                  <c:v>21.29949999999993</c:v>
                </c:pt>
                <c:pt idx="25">
                  <c:v>21.0011</c:v>
                </c:pt>
                <c:pt idx="26">
                  <c:v>21.3258</c:v>
                </c:pt>
                <c:pt idx="27">
                  <c:v>21.5474</c:v>
                </c:pt>
                <c:pt idx="28">
                  <c:v>21.3258</c:v>
                </c:pt>
                <c:pt idx="29">
                  <c:v>21.0011</c:v>
                </c:pt>
                <c:pt idx="30">
                  <c:v>21.3258</c:v>
                </c:pt>
                <c:pt idx="31">
                  <c:v>21.5474</c:v>
                </c:pt>
                <c:pt idx="32">
                  <c:v>21.3258</c:v>
                </c:pt>
                <c:pt idx="33">
                  <c:v>21.0011</c:v>
                </c:pt>
                <c:pt idx="34">
                  <c:v>21.29949999999993</c:v>
                </c:pt>
                <c:pt idx="35">
                  <c:v>21.29949999999993</c:v>
                </c:pt>
                <c:pt idx="36">
                  <c:v>21.0011</c:v>
                </c:pt>
                <c:pt idx="37">
                  <c:v>21.3258</c:v>
                </c:pt>
                <c:pt idx="38">
                  <c:v>21.5474</c:v>
                </c:pt>
                <c:pt idx="39">
                  <c:v>21.3258</c:v>
                </c:pt>
                <c:pt idx="40">
                  <c:v>21.0011</c:v>
                </c:pt>
                <c:pt idx="41">
                  <c:v>21.3258</c:v>
                </c:pt>
                <c:pt idx="42">
                  <c:v>21.5474</c:v>
                </c:pt>
                <c:pt idx="43">
                  <c:v>21.3258</c:v>
                </c:pt>
                <c:pt idx="44">
                  <c:v>21.0011</c:v>
                </c:pt>
                <c:pt idx="45">
                  <c:v>21.3258</c:v>
                </c:pt>
                <c:pt idx="46">
                  <c:v>21.5474</c:v>
                </c:pt>
                <c:pt idx="47">
                  <c:v>21.3258</c:v>
                </c:pt>
                <c:pt idx="48">
                  <c:v>21.0011</c:v>
                </c:pt>
                <c:pt idx="49">
                  <c:v>21.29949999999993</c:v>
                </c:pt>
                <c:pt idx="50">
                  <c:v>21.29949999999993</c:v>
                </c:pt>
                <c:pt idx="51">
                  <c:v>21.0011</c:v>
                </c:pt>
                <c:pt idx="52">
                  <c:v>21.3258</c:v>
                </c:pt>
                <c:pt idx="53">
                  <c:v>21.5474</c:v>
                </c:pt>
                <c:pt idx="54">
                  <c:v>21.3258</c:v>
                </c:pt>
                <c:pt idx="55">
                  <c:v>21.0011</c:v>
                </c:pt>
                <c:pt idx="56">
                  <c:v>21.3258</c:v>
                </c:pt>
                <c:pt idx="57">
                  <c:v>21.5474</c:v>
                </c:pt>
                <c:pt idx="58">
                  <c:v>21.3258</c:v>
                </c:pt>
                <c:pt idx="59">
                  <c:v>21.0011</c:v>
                </c:pt>
                <c:pt idx="60">
                  <c:v>21.3258</c:v>
                </c:pt>
                <c:pt idx="61">
                  <c:v>21.36319999999997</c:v>
                </c:pt>
                <c:pt idx="62">
                  <c:v>19.30099999999999</c:v>
                </c:pt>
                <c:pt idx="63">
                  <c:v>15.7116</c:v>
                </c:pt>
                <c:pt idx="64">
                  <c:v>17.0105</c:v>
                </c:pt>
                <c:pt idx="65">
                  <c:v>20.29259999999994</c:v>
                </c:pt>
                <c:pt idx="66">
                  <c:v>21.46839999999978</c:v>
                </c:pt>
                <c:pt idx="67">
                  <c:v>21.3258</c:v>
                </c:pt>
                <c:pt idx="68">
                  <c:v>21.0011</c:v>
                </c:pt>
                <c:pt idx="69">
                  <c:v>21.29949999999993</c:v>
                </c:pt>
                <c:pt idx="70">
                  <c:v>21.29949999999993</c:v>
                </c:pt>
                <c:pt idx="71">
                  <c:v>21.0011</c:v>
                </c:pt>
                <c:pt idx="72">
                  <c:v>21.3258</c:v>
                </c:pt>
                <c:pt idx="73">
                  <c:v>21.5474</c:v>
                </c:pt>
                <c:pt idx="74">
                  <c:v>21.3258</c:v>
                </c:pt>
                <c:pt idx="75">
                  <c:v>21.0011</c:v>
                </c:pt>
                <c:pt idx="76">
                  <c:v>21.3258</c:v>
                </c:pt>
                <c:pt idx="77">
                  <c:v>21.5474</c:v>
                </c:pt>
                <c:pt idx="78">
                  <c:v>21.3258</c:v>
                </c:pt>
                <c:pt idx="79">
                  <c:v>21.0011</c:v>
                </c:pt>
                <c:pt idx="80">
                  <c:v>21.3258</c:v>
                </c:pt>
                <c:pt idx="81">
                  <c:v>21.5474</c:v>
                </c:pt>
                <c:pt idx="82">
                  <c:v>21.3258</c:v>
                </c:pt>
                <c:pt idx="83">
                  <c:v>21.0011</c:v>
                </c:pt>
                <c:pt idx="84">
                  <c:v>21.29949999999993</c:v>
                </c:pt>
                <c:pt idx="85">
                  <c:v>21.29949999999993</c:v>
                </c:pt>
                <c:pt idx="86">
                  <c:v>21.0011</c:v>
                </c:pt>
                <c:pt idx="87">
                  <c:v>21.3258</c:v>
                </c:pt>
                <c:pt idx="88">
                  <c:v>21.5474</c:v>
                </c:pt>
                <c:pt idx="89">
                  <c:v>21.3258</c:v>
                </c:pt>
                <c:pt idx="90">
                  <c:v>21.0011</c:v>
                </c:pt>
                <c:pt idx="91">
                  <c:v>21.3258</c:v>
                </c:pt>
                <c:pt idx="92">
                  <c:v>21.5474</c:v>
                </c:pt>
                <c:pt idx="93">
                  <c:v>21.3258</c:v>
                </c:pt>
                <c:pt idx="94">
                  <c:v>21.0011</c:v>
                </c:pt>
                <c:pt idx="95">
                  <c:v>21.3258</c:v>
                </c:pt>
                <c:pt idx="96">
                  <c:v>21.5474</c:v>
                </c:pt>
                <c:pt idx="97">
                  <c:v>21.3258</c:v>
                </c:pt>
                <c:pt idx="98">
                  <c:v>21.0011</c:v>
                </c:pt>
                <c:pt idx="99">
                  <c:v>21.29949999999993</c:v>
                </c:pt>
                <c:pt idx="100">
                  <c:v>21.29949999999993</c:v>
                </c:pt>
              </c:numCache>
            </c:numRef>
          </c:yVal>
          <c:smooth val="0"/>
        </c:ser>
        <c:ser>
          <c:idx val="9"/>
          <c:order val="5"/>
          <c:tx>
            <c:strRef>
              <c:f>graph!$R$1</c:f>
              <c:strCache>
                <c:ptCount val="1"/>
                <c:pt idx="0">
                  <c:v>1ms, SR 1 TTI, Aggregate UPT</c:v>
                </c:pt>
              </c:strCache>
            </c:strRef>
          </c:tx>
          <c:spPr>
            <a:ln w="19050"/>
          </c:spPr>
          <c:marker>
            <c:symbol val="none"/>
          </c:marker>
          <c:xVal>
            <c:numRef>
              <c:f>graph!$L$2:$L$102</c:f>
              <c:numCache>
                <c:formatCode>General</c:formatCode>
                <c:ptCount val="101"/>
                <c:pt idx="0">
                  <c:v>0.0</c:v>
                </c:pt>
                <c:pt idx="1">
                  <c:v>0.0100000000000051</c:v>
                </c:pt>
                <c:pt idx="2">
                  <c:v>0.019999999999996</c:v>
                </c:pt>
                <c:pt idx="3">
                  <c:v>0.0300000000000011</c:v>
                </c:pt>
                <c:pt idx="4">
                  <c:v>0.0400000000000063</c:v>
                </c:pt>
                <c:pt idx="5">
                  <c:v>0.0499999999999973</c:v>
                </c:pt>
                <c:pt idx="6">
                  <c:v>0.0600000000000023</c:v>
                </c:pt>
                <c:pt idx="7">
                  <c:v>0.0699999999999932</c:v>
                </c:pt>
                <c:pt idx="8">
                  <c:v>0.0799999999999984</c:v>
                </c:pt>
                <c:pt idx="9">
                  <c:v>0.0900000000000035</c:v>
                </c:pt>
                <c:pt idx="10">
                  <c:v>0.0999999999999944</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0.319999999999994</c:v>
                </c:pt>
                <c:pt idx="33">
                  <c:v>0.329999999999999</c:v>
                </c:pt>
                <c:pt idx="34">
                  <c:v>0.340000000000003</c:v>
                </c:pt>
                <c:pt idx="35">
                  <c:v>0.349999999999994</c:v>
                </c:pt>
                <c:pt idx="36">
                  <c:v>0.359999999999999</c:v>
                </c:pt>
                <c:pt idx="37">
                  <c:v>0.370000000000005</c:v>
                </c:pt>
                <c:pt idx="38">
                  <c:v>0.379999999999997</c:v>
                </c:pt>
                <c:pt idx="39">
                  <c:v>0.390000000000001</c:v>
                </c:pt>
                <c:pt idx="40">
                  <c:v>0.400000000000006</c:v>
                </c:pt>
                <c:pt idx="41">
                  <c:v>0.409999999999997</c:v>
                </c:pt>
                <c:pt idx="42">
                  <c:v>0.420000000000002</c:v>
                </c:pt>
                <c:pt idx="43">
                  <c:v>0.430000000000007</c:v>
                </c:pt>
                <c:pt idx="44">
                  <c:v>0.439999999999999</c:v>
                </c:pt>
                <c:pt idx="45">
                  <c:v>0.450000000000003</c:v>
                </c:pt>
                <c:pt idx="46">
                  <c:v>0.459999999999994</c:v>
                </c:pt>
                <c:pt idx="47">
                  <c:v>0.469999999999999</c:v>
                </c:pt>
                <c:pt idx="48">
                  <c:v>0.480000000000004</c:v>
                </c:pt>
                <c:pt idx="49">
                  <c:v>0.489999999999996</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0.579999999999999</c:v>
                </c:pt>
                <c:pt idx="59">
                  <c:v>0.590000000000003</c:v>
                </c:pt>
                <c:pt idx="60">
                  <c:v>0.599999999999994</c:v>
                </c:pt>
                <c:pt idx="61">
                  <c:v>0.609999999999999</c:v>
                </c:pt>
                <c:pt idx="62">
                  <c:v>0.620000000000005</c:v>
                </c:pt>
                <c:pt idx="63">
                  <c:v>0.629999999999995</c:v>
                </c:pt>
                <c:pt idx="64">
                  <c:v>0.640000000000002</c:v>
                </c:pt>
                <c:pt idx="65">
                  <c:v>0.650000000000007</c:v>
                </c:pt>
                <c:pt idx="66">
                  <c:v>0.659999999999998</c:v>
                </c:pt>
                <c:pt idx="67">
                  <c:v>0.670000000000003</c:v>
                </c:pt>
                <c:pt idx="68">
                  <c:v>0.680000000000007</c:v>
                </c:pt>
                <c:pt idx="69">
                  <c:v>0.689999999999999</c:v>
                </c:pt>
                <c:pt idx="70">
                  <c:v>0.700000000000003</c:v>
                </c:pt>
                <c:pt idx="71">
                  <c:v>0.709999999999994</c:v>
                </c:pt>
                <c:pt idx="72">
                  <c:v>0.719999999999999</c:v>
                </c:pt>
                <c:pt idx="73">
                  <c:v>0.730000000000004</c:v>
                </c:pt>
                <c:pt idx="74">
                  <c:v>0.739999999999995</c:v>
                </c:pt>
                <c:pt idx="75">
                  <c:v>0.75</c:v>
                </c:pt>
                <c:pt idx="76">
                  <c:v>0.760000000000005</c:v>
                </c:pt>
                <c:pt idx="77">
                  <c:v>0.769999999999997</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0.879999999999997</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numCache>
            </c:numRef>
          </c:xVal>
          <c:yVal>
            <c:numRef>
              <c:f>graph!$R$2:$R$102</c:f>
              <c:numCache>
                <c:formatCode>General</c:formatCode>
                <c:ptCount val="101"/>
                <c:pt idx="0">
                  <c:v>0.0</c:v>
                </c:pt>
                <c:pt idx="1">
                  <c:v>0.0</c:v>
                </c:pt>
                <c:pt idx="2">
                  <c:v>0.0</c:v>
                </c:pt>
                <c:pt idx="3">
                  <c:v>0.311799999999841</c:v>
                </c:pt>
                <c:pt idx="4">
                  <c:v>1.209439999999378</c:v>
                </c:pt>
                <c:pt idx="5">
                  <c:v>1.607866666665842</c:v>
                </c:pt>
                <c:pt idx="6">
                  <c:v>2.406742857141623</c:v>
                </c:pt>
                <c:pt idx="7">
                  <c:v>3.455899999998195</c:v>
                </c:pt>
                <c:pt idx="8">
                  <c:v>4.271911111108907</c:v>
                </c:pt>
                <c:pt idx="9">
                  <c:v>5.284719999997277</c:v>
                </c:pt>
                <c:pt idx="10">
                  <c:v>6.767927272723766</c:v>
                </c:pt>
                <c:pt idx="11">
                  <c:v>7.903933333329263</c:v>
                </c:pt>
                <c:pt idx="12">
                  <c:v>8.77286153845702</c:v>
                </c:pt>
                <c:pt idx="13">
                  <c:v>9.689085714280725</c:v>
                </c:pt>
                <c:pt idx="14">
                  <c:v>10.40314666666132</c:v>
                </c:pt>
                <c:pt idx="15">
                  <c:v>11.10294999999432</c:v>
                </c:pt>
                <c:pt idx="16">
                  <c:v>11.72042352940573</c:v>
                </c:pt>
                <c:pt idx="17">
                  <c:v>12.26928888888258</c:v>
                </c:pt>
                <c:pt idx="18">
                  <c:v>12.69722105262504</c:v>
                </c:pt>
                <c:pt idx="19">
                  <c:v>13.14235999999325</c:v>
                </c:pt>
                <c:pt idx="20">
                  <c:v>13.54510476189779</c:v>
                </c:pt>
                <c:pt idx="21">
                  <c:v>13.91123636362923</c:v>
                </c:pt>
                <c:pt idx="22">
                  <c:v>14.19335652173182</c:v>
                </c:pt>
                <c:pt idx="23">
                  <c:v>14.50196666665921</c:v>
                </c:pt>
                <c:pt idx="24">
                  <c:v>14.7858879999924</c:v>
                </c:pt>
                <c:pt idx="25">
                  <c:v>15.00181538460767</c:v>
                </c:pt>
                <c:pt idx="26">
                  <c:v>15.24619259258475</c:v>
                </c:pt>
                <c:pt idx="27">
                  <c:v>15.47311428570635</c:v>
                </c:pt>
                <c:pt idx="28">
                  <c:v>15.6843862068885</c:v>
                </c:pt>
                <c:pt idx="29">
                  <c:v>15.84157333332518</c:v>
                </c:pt>
                <c:pt idx="30">
                  <c:v>16.02732903224978</c:v>
                </c:pt>
                <c:pt idx="31">
                  <c:v>16.20147499999166</c:v>
                </c:pt>
                <c:pt idx="32">
                  <c:v>16.36506666665825</c:v>
                </c:pt>
                <c:pt idx="33">
                  <c:v>16.48374117646201</c:v>
                </c:pt>
                <c:pt idx="34">
                  <c:v>16.62991999999144</c:v>
                </c:pt>
                <c:pt idx="35">
                  <c:v>16.76797777776913</c:v>
                </c:pt>
                <c:pt idx="36">
                  <c:v>16.86614054053164</c:v>
                </c:pt>
                <c:pt idx="37">
                  <c:v>16.99071578946492</c:v>
                </c:pt>
                <c:pt idx="38">
                  <c:v>17.10890256409376</c:v>
                </c:pt>
                <c:pt idx="39">
                  <c:v>17.22117999999113</c:v>
                </c:pt>
                <c:pt idx="40">
                  <c:v>17.29871219511298</c:v>
                </c:pt>
                <c:pt idx="41">
                  <c:v>17.40112380951482</c:v>
                </c:pt>
                <c:pt idx="42">
                  <c:v>17.49877209301422</c:v>
                </c:pt>
                <c:pt idx="43">
                  <c:v>17.5919818181728</c:v>
                </c:pt>
                <c:pt idx="44">
                  <c:v>17.65438222221314</c:v>
                </c:pt>
                <c:pt idx="45">
                  <c:v>17.74015652172994</c:v>
                </c:pt>
                <c:pt idx="46">
                  <c:v>17.82228085105466</c:v>
                </c:pt>
                <c:pt idx="47">
                  <c:v>17.90098333332408</c:v>
                </c:pt>
                <c:pt idx="48">
                  <c:v>17.95198367346013</c:v>
                </c:pt>
                <c:pt idx="49">
                  <c:v>18.02494399999073</c:v>
                </c:pt>
                <c:pt idx="50">
                  <c:v>18.09504313724559</c:v>
                </c:pt>
                <c:pt idx="51">
                  <c:v>18.13936923075989</c:v>
                </c:pt>
                <c:pt idx="52">
                  <c:v>18.20466415093403</c:v>
                </c:pt>
                <c:pt idx="53">
                  <c:v>18.26754074073112</c:v>
                </c:pt>
                <c:pt idx="54">
                  <c:v>18.32813090908148</c:v>
                </c:pt>
                <c:pt idx="55">
                  <c:v>18.36512857141908</c:v>
                </c:pt>
                <c:pt idx="56">
                  <c:v>18.42188070174491</c:v>
                </c:pt>
                <c:pt idx="57">
                  <c:v>18.4766758620595</c:v>
                </c:pt>
                <c:pt idx="58">
                  <c:v>18.52961355931249</c:v>
                </c:pt>
                <c:pt idx="59">
                  <c:v>18.56078666665712</c:v>
                </c:pt>
                <c:pt idx="60">
                  <c:v>18.610609836056</c:v>
                </c:pt>
                <c:pt idx="61">
                  <c:v>18.65882580644205</c:v>
                </c:pt>
                <c:pt idx="62">
                  <c:v>18.70551111110149</c:v>
                </c:pt>
                <c:pt idx="63">
                  <c:v>18.60073749999044</c:v>
                </c:pt>
                <c:pt idx="64">
                  <c:v>18.57303384614425</c:v>
                </c:pt>
                <c:pt idx="65">
                  <c:v>18.61889696968744</c:v>
                </c:pt>
                <c:pt idx="66">
                  <c:v>18.66339104476653</c:v>
                </c:pt>
                <c:pt idx="67">
                  <c:v>18.70657647057859</c:v>
                </c:pt>
                <c:pt idx="68">
                  <c:v>18.73111884057008</c:v>
                </c:pt>
                <c:pt idx="69">
                  <c:v>18.77210285713298</c:v>
                </c:pt>
                <c:pt idx="70">
                  <c:v>18.81193239435657</c:v>
                </c:pt>
                <c:pt idx="71">
                  <c:v>18.83398888887923</c:v>
                </c:pt>
                <c:pt idx="72">
                  <c:v>18.87187945204513</c:v>
                </c:pt>
                <c:pt idx="73">
                  <c:v>18.90874594593611</c:v>
                </c:pt>
                <c:pt idx="74">
                  <c:v>18.94462933332336</c:v>
                </c:pt>
                <c:pt idx="75">
                  <c:v>18.96377894735868</c:v>
                </c:pt>
                <c:pt idx="76">
                  <c:v>18.99801558440578</c:v>
                </c:pt>
                <c:pt idx="77">
                  <c:v>19.03137435896463</c:v>
                </c:pt>
                <c:pt idx="78">
                  <c:v>19.06388860758513</c:v>
                </c:pt>
                <c:pt idx="79">
                  <c:v>19.08058999999017</c:v>
                </c:pt>
                <c:pt idx="80">
                  <c:v>19.11169382715071</c:v>
                </c:pt>
                <c:pt idx="81">
                  <c:v>19.14203902438041</c:v>
                </c:pt>
                <c:pt idx="82">
                  <c:v>19.1716530120384</c:v>
                </c:pt>
                <c:pt idx="83">
                  <c:v>19.18627619046633</c:v>
                </c:pt>
                <c:pt idx="84">
                  <c:v>19.21467294116659</c:v>
                </c:pt>
                <c:pt idx="85">
                  <c:v>19.24240930231561</c:v>
                </c:pt>
                <c:pt idx="86">
                  <c:v>19.25571494251882</c:v>
                </c:pt>
                <c:pt idx="87">
                  <c:v>19.28235454544463</c:v>
                </c:pt>
                <c:pt idx="88">
                  <c:v>19.30839550560806</c:v>
                </c:pt>
                <c:pt idx="89">
                  <c:v>19.33385777776785</c:v>
                </c:pt>
                <c:pt idx="90">
                  <c:v>19.34557362636365</c:v>
                </c:pt>
                <c:pt idx="91">
                  <c:v>19.37007826085965</c:v>
                </c:pt>
                <c:pt idx="92">
                  <c:v>19.39405591396857</c:v>
                </c:pt>
                <c:pt idx="93">
                  <c:v>19.41752340424533</c:v>
                </c:pt>
                <c:pt idx="94">
                  <c:v>19.42786526314793</c:v>
                </c:pt>
                <c:pt idx="95">
                  <c:v>19.45049166665671</c:v>
                </c:pt>
                <c:pt idx="96">
                  <c:v>19.47265154638168</c:v>
                </c:pt>
                <c:pt idx="97">
                  <c:v>19.49435918366346</c:v>
                </c:pt>
                <c:pt idx="98">
                  <c:v>19.50350707069703</c:v>
                </c:pt>
                <c:pt idx="99">
                  <c:v>19.52447199998998</c:v>
                </c:pt>
                <c:pt idx="100">
                  <c:v>19.54502178216815</c:v>
                </c:pt>
              </c:numCache>
            </c:numRef>
          </c:yVal>
          <c:smooth val="0"/>
        </c:ser>
        <c:dLbls>
          <c:showLegendKey val="0"/>
          <c:showVal val="0"/>
          <c:showCatName val="0"/>
          <c:showSerName val="0"/>
          <c:showPercent val="0"/>
          <c:showBubbleSize val="0"/>
        </c:dLbls>
        <c:axId val="-1222804232"/>
        <c:axId val="2090007384"/>
      </c:scatterChart>
      <c:valAx>
        <c:axId val="-1222804232"/>
        <c:scaling>
          <c:orientation val="minMax"/>
          <c:max val="0.5"/>
          <c:min val="0.0"/>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Time (s)</a:t>
                </a:r>
              </a:p>
            </c:rich>
          </c:tx>
          <c:layout/>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0007384"/>
        <c:crosses val="autoZero"/>
        <c:crossBetween val="midCat"/>
      </c:valAx>
      <c:valAx>
        <c:axId val="20900073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Data-rate (Mbps)</a:t>
                </a:r>
              </a:p>
            </c:rich>
          </c:tx>
          <c:layout/>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22804232"/>
        <c:crosses val="autoZero"/>
        <c:crossBetween val="midCat"/>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EBAE02-72B9-0F46-A452-70FFB6FD63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\Program Files\Microsoft Office\Templates\3gpp\3gpp_70.dot</Template>
  <TotalTime>18</TotalTime>
  <Pages>21</Pages>
  <Words>5379</Words>
  <Characters>30662</Characters>
  <Application>Microsoft Macintosh Word</Application>
  <DocSecurity>0</DocSecurity>
  <Lines>255</Lines>
  <Paragraphs>71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Nokia Siemens Networks</Company>
  <LinksUpToDate>false</LinksUpToDate>
  <CharactersWithSpaces>35970</CharactersWithSpaces>
  <SharedDoc>false</SharedDoc>
  <HyperlinkBase/>
  <HLinks>
    <vt:vector size="12" baseType="variant">
      <vt:variant>
        <vt:i4>6094904</vt:i4>
      </vt:variant>
      <vt:variant>
        <vt:i4>2303</vt:i4>
      </vt:variant>
      <vt:variant>
        <vt:i4>1025</vt:i4>
      </vt:variant>
      <vt:variant>
        <vt:i4>1</vt:i4>
      </vt:variant>
      <vt:variant>
        <vt:lpwstr>LTE Advanced-Logo</vt:lpwstr>
      </vt:variant>
      <vt:variant>
        <vt:lpwstr/>
      </vt:variant>
      <vt:variant>
        <vt:i4>2490491</vt:i4>
      </vt:variant>
      <vt:variant>
        <vt:i4>2305</vt:i4>
      </vt:variant>
      <vt:variant>
        <vt:i4>1026</vt:i4>
      </vt:variant>
      <vt:variant>
        <vt:i4>1</vt:i4>
      </vt:variant>
      <vt:variant>
        <vt:lpwstr>3GPP-logo_web</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Henrik Enbuske</cp:lastModifiedBy>
  <cp:revision>5</cp:revision>
  <dcterms:created xsi:type="dcterms:W3CDTF">2015-09-15T07:45:00Z</dcterms:created>
  <dcterms:modified xsi:type="dcterms:W3CDTF">2015-09-16T07:50:00Z</dcterms:modified>
</cp:coreProperties>
</file>